
<file path=[Content_Types].xml><?xml version="1.0" encoding="utf-8"?>
<Types xmlns="http://schemas.openxmlformats.org/package/2006/content-types">
  <Default Extension="png" ContentType="image/pn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Default Extension="docx" ContentType="application/vnd.openxmlformats-officedocument.wordprocessingml.document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33DEB" w:rsidRPr="00B00782" w:rsidRDefault="00833DEB" w:rsidP="00FF7AF7">
      <w:pPr>
        <w:rPr>
          <w:b/>
          <w:sz w:val="36"/>
          <w:szCs w:val="36"/>
          <w:u w:val="single"/>
        </w:rPr>
      </w:pPr>
    </w:p>
    <w:p w:rsidR="00833DEB" w:rsidRPr="00282C3C" w:rsidRDefault="00833DEB" w:rsidP="00FF7AF7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НОД для детей старшей группы</w:t>
      </w:r>
    </w:p>
    <w:p w:rsidR="00833DEB" w:rsidRDefault="00833DEB" w:rsidP="00FF7AF7">
      <w:pPr>
        <w:jc w:val="center"/>
        <w:rPr>
          <w:b/>
          <w:sz w:val="36"/>
          <w:szCs w:val="36"/>
        </w:rPr>
      </w:pPr>
      <w:r>
        <w:rPr>
          <w:b/>
          <w:sz w:val="36"/>
          <w:szCs w:val="36"/>
        </w:rPr>
        <w:t>«Великолепный Санкт-Петербург»</w:t>
      </w:r>
    </w:p>
    <w:p w:rsidR="00833DEB" w:rsidRPr="004F01FA" w:rsidRDefault="00833DEB" w:rsidP="00EB5BCF"/>
    <w:p w:rsidR="00833DEB" w:rsidRPr="004F01FA" w:rsidRDefault="00833DEB" w:rsidP="00EB5BCF">
      <w:pPr>
        <w:rPr>
          <w:sz w:val="28"/>
          <w:szCs w:val="28"/>
        </w:rPr>
      </w:pPr>
      <w:r>
        <w:rPr>
          <w:rStyle w:val="FontStyle253"/>
          <w:rFonts w:ascii="Times New Roman" w:hAnsi="Times New Roman" w:cs="Times New Roman"/>
          <w:b/>
          <w:sz w:val="28"/>
          <w:szCs w:val="28"/>
        </w:rPr>
        <w:t xml:space="preserve">             </w:t>
      </w:r>
      <w:r w:rsidRPr="004F01FA">
        <w:rPr>
          <w:rStyle w:val="FontStyle253"/>
          <w:rFonts w:ascii="Times New Roman" w:hAnsi="Times New Roman" w:cs="Times New Roman"/>
          <w:b/>
          <w:sz w:val="28"/>
          <w:szCs w:val="28"/>
        </w:rPr>
        <w:t>Цель:</w:t>
      </w:r>
      <w:r>
        <w:rPr>
          <w:rStyle w:val="FontStyle253"/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Style w:val="FontStyle253"/>
          <w:rFonts w:ascii="Times New Roman" w:hAnsi="Times New Roman" w:cs="Times New Roman"/>
          <w:sz w:val="28"/>
          <w:szCs w:val="28"/>
        </w:rPr>
        <w:t>углубить знания и представления детей о Санкт- Петербурге, его истории, достопримечательностях.</w:t>
      </w:r>
    </w:p>
    <w:p w:rsidR="00833DEB" w:rsidRDefault="00833DEB" w:rsidP="00EB5BCF">
      <w:pPr>
        <w:rPr>
          <w:sz w:val="28"/>
          <w:szCs w:val="28"/>
        </w:rPr>
      </w:pPr>
      <w:r>
        <w:rPr>
          <w:b/>
          <w:sz w:val="28"/>
          <w:szCs w:val="28"/>
        </w:rPr>
        <w:t xml:space="preserve">            </w:t>
      </w:r>
      <w:r w:rsidRPr="00282C3C">
        <w:rPr>
          <w:b/>
          <w:sz w:val="28"/>
          <w:szCs w:val="28"/>
        </w:rPr>
        <w:t>Задачи:</w:t>
      </w:r>
      <w:r w:rsidRPr="007020F9">
        <w:t xml:space="preserve"> </w:t>
      </w:r>
      <w:r>
        <w:rPr>
          <w:sz w:val="28"/>
          <w:szCs w:val="28"/>
        </w:rPr>
        <w:t xml:space="preserve"> воспитывать любовь к родному городу, чувство гордости, что мы - петербуржцы; обогащать словарный запас детей; развивать связную речь, интонационную выразительность речи.</w:t>
      </w:r>
    </w:p>
    <w:p w:rsidR="00833DEB" w:rsidRDefault="00833DEB" w:rsidP="00EB5BCF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</w:t>
      </w:r>
      <w:r w:rsidRPr="008D34ED">
        <w:rPr>
          <w:b/>
          <w:sz w:val="28"/>
          <w:szCs w:val="28"/>
        </w:rPr>
        <w:t>Образовательные области:</w:t>
      </w:r>
      <w:r>
        <w:rPr>
          <w:b/>
          <w:sz w:val="28"/>
          <w:szCs w:val="28"/>
        </w:rPr>
        <w:t xml:space="preserve"> </w:t>
      </w:r>
      <w:r>
        <w:rPr>
          <w:sz w:val="28"/>
          <w:szCs w:val="28"/>
        </w:rPr>
        <w:t>«познавательное развитие», «речевое развитие», «художественно - эстетическое развитие».</w:t>
      </w:r>
    </w:p>
    <w:p w:rsidR="00833DEB" w:rsidRPr="008D34ED" w:rsidRDefault="00833DEB" w:rsidP="00EB5BCF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Используемые технологии: </w:t>
      </w:r>
      <w:r>
        <w:rPr>
          <w:sz w:val="28"/>
          <w:szCs w:val="28"/>
        </w:rPr>
        <w:t>икт, здоровьесберегающая, проектная деятельность.</w:t>
      </w:r>
    </w:p>
    <w:p w:rsidR="00833DEB" w:rsidRDefault="00833DEB" w:rsidP="00EB5BCF">
      <w:pPr>
        <w:rPr>
          <w:sz w:val="28"/>
          <w:szCs w:val="28"/>
        </w:rPr>
      </w:pPr>
      <w:r>
        <w:rPr>
          <w:b/>
          <w:sz w:val="28"/>
          <w:szCs w:val="28"/>
        </w:rPr>
        <w:t xml:space="preserve">            </w:t>
      </w:r>
      <w:r w:rsidRPr="00282C3C">
        <w:rPr>
          <w:b/>
          <w:sz w:val="28"/>
          <w:szCs w:val="28"/>
        </w:rPr>
        <w:t>Оборудование:</w:t>
      </w:r>
      <w:r>
        <w:rPr>
          <w:sz w:val="28"/>
          <w:szCs w:val="28"/>
        </w:rPr>
        <w:t xml:space="preserve"> мультимедийный проектор, магнитофон, презентация.</w:t>
      </w:r>
    </w:p>
    <w:p w:rsidR="00833DEB" w:rsidRDefault="00833DEB" w:rsidP="00EB5BCF">
      <w:pPr>
        <w:rPr>
          <w:sz w:val="28"/>
          <w:szCs w:val="28"/>
        </w:rPr>
      </w:pPr>
      <w:r>
        <w:rPr>
          <w:b/>
          <w:sz w:val="28"/>
          <w:szCs w:val="28"/>
        </w:rPr>
        <w:t xml:space="preserve">            Предварительная работа:</w:t>
      </w:r>
      <w:r>
        <w:rPr>
          <w:sz w:val="28"/>
          <w:szCs w:val="28"/>
        </w:rPr>
        <w:t xml:space="preserve"> разработка проекта на тему «Мой город Санкт-Петербург»; рассматривание и чтение книг о Санкт-Петербурге: «Чудесный город» Л.К.Ермолаева, И.М.Лебедева; рассматривание фотоиллюстраций о достопримечательностях Санкт-Петербурга; беседа с детьми об истории возникновения нашего города; конструирование из строительного материала « Строим Санкт-Петербург»; зарисовки, обводки по данной теме; беседа о культуре поведения в общественных местах и на улицах города.</w:t>
      </w:r>
    </w:p>
    <w:p w:rsidR="00833DEB" w:rsidRDefault="00833DEB" w:rsidP="00EB5BCF">
      <w:pPr>
        <w:rPr>
          <w:sz w:val="28"/>
          <w:szCs w:val="28"/>
        </w:rPr>
      </w:pPr>
    </w:p>
    <w:p w:rsidR="00833DEB" w:rsidRDefault="00833DEB" w:rsidP="00EB5BCF">
      <w:pPr>
        <w:jc w:val="center"/>
        <w:rPr>
          <w:b/>
          <w:sz w:val="28"/>
          <w:szCs w:val="28"/>
        </w:rPr>
      </w:pPr>
    </w:p>
    <w:p w:rsidR="00833DEB" w:rsidRDefault="00833DEB" w:rsidP="00810B27">
      <w:pPr>
        <w:jc w:val="center"/>
        <w:rPr>
          <w:b/>
          <w:sz w:val="28"/>
          <w:szCs w:val="28"/>
        </w:rPr>
      </w:pPr>
      <w:r w:rsidRPr="00282C3C">
        <w:rPr>
          <w:b/>
          <w:sz w:val="28"/>
          <w:szCs w:val="28"/>
        </w:rPr>
        <w:t>1.Вводная часть</w:t>
      </w:r>
    </w:p>
    <w:p w:rsidR="00833DEB" w:rsidRDefault="00833DEB" w:rsidP="00810B27">
      <w:pPr>
        <w:jc w:val="center"/>
        <w:rPr>
          <w:b/>
          <w:sz w:val="28"/>
          <w:szCs w:val="28"/>
        </w:rPr>
      </w:pPr>
      <w:r w:rsidRPr="002844E2">
        <w:rPr>
          <w:b/>
          <w:sz w:val="28"/>
          <w:szCs w:val="28"/>
        </w:rPr>
        <w:t xml:space="preserve"> </w:t>
      </w:r>
    </w:p>
    <w:p w:rsidR="00833DEB" w:rsidRDefault="00833DEB" w:rsidP="00810B27">
      <w:pPr>
        <w:jc w:val="center"/>
        <w:rPr>
          <w:b/>
          <w:sz w:val="28"/>
          <w:szCs w:val="28"/>
          <w:shd w:val="clear" w:color="auto" w:fill="FFFFFF"/>
        </w:rPr>
      </w:pPr>
      <w:r w:rsidRPr="00810B27">
        <w:rPr>
          <w:b/>
          <w:sz w:val="28"/>
          <w:szCs w:val="28"/>
          <w:shd w:val="clear" w:color="auto" w:fill="FFFFFF"/>
        </w:rPr>
        <w:t xml:space="preserve"> </w:t>
      </w:r>
      <w:r w:rsidRPr="001D337E">
        <w:rPr>
          <w:b/>
          <w:sz w:val="28"/>
          <w:szCs w:val="28"/>
          <w:shd w:val="clear" w:color="auto" w:fill="FFFFFF"/>
        </w:rPr>
        <w:t xml:space="preserve">Слайд </w:t>
      </w:r>
      <w:r>
        <w:rPr>
          <w:b/>
          <w:sz w:val="28"/>
          <w:szCs w:val="28"/>
          <w:shd w:val="clear" w:color="auto" w:fill="FFFFFF"/>
        </w:rPr>
        <w:t>1</w:t>
      </w:r>
    </w:p>
    <w:p w:rsidR="00833DEB" w:rsidRDefault="00833DEB" w:rsidP="00810B27">
      <w:pPr>
        <w:jc w:val="center"/>
        <w:rPr>
          <w:b/>
          <w:sz w:val="28"/>
          <w:szCs w:val="28"/>
          <w:shd w:val="clear" w:color="auto" w:fill="FFFFFF"/>
        </w:rPr>
      </w:pPr>
    </w:p>
    <w:p w:rsidR="00833DEB" w:rsidRDefault="00833DEB" w:rsidP="00B9235F">
      <w:pPr>
        <w:jc w:val="center"/>
        <w:rPr>
          <w:b/>
          <w:sz w:val="28"/>
          <w:szCs w:val="28"/>
        </w:rPr>
      </w:pPr>
      <w:r w:rsidRPr="002844E2">
        <w:rPr>
          <w:noProof/>
        </w:rPr>
        <w:t xml:space="preserve"> </w:t>
      </w:r>
      <w:r>
        <w:rPr>
          <w:b/>
          <w:sz w:val="28"/>
          <w:szCs w:val="28"/>
        </w:rPr>
        <w:t xml:space="preserve">   </w:t>
      </w:r>
      <w:r w:rsidRPr="00DE366E">
        <w:rPr>
          <w:b/>
          <w:noProof/>
          <w:sz w:val="28"/>
          <w:szCs w:val="28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9" o:spid="_x0000_i1025" type="#_x0000_t75" style="width:298.5pt;height:224.25pt;visibility:visible">
            <v:imagedata r:id="rId5" o:title=""/>
          </v:shape>
        </w:pict>
      </w:r>
      <w:r>
        <w:rPr>
          <w:b/>
          <w:sz w:val="28"/>
          <w:szCs w:val="28"/>
        </w:rPr>
        <w:t xml:space="preserve">                               </w:t>
      </w:r>
    </w:p>
    <w:p w:rsidR="00833DEB" w:rsidRDefault="00833DEB" w:rsidP="004A1376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                              </w:t>
      </w:r>
    </w:p>
    <w:p w:rsidR="00833DEB" w:rsidRDefault="00833DEB" w:rsidP="008103D3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Воспитатель: </w:t>
      </w:r>
    </w:p>
    <w:p w:rsidR="00833DEB" w:rsidRDefault="00833DEB" w:rsidP="0098463B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Люблю тебя, Петра творенье,                                                    </w:t>
      </w:r>
    </w:p>
    <w:p w:rsidR="00833DEB" w:rsidRDefault="00833DEB" w:rsidP="0098463B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Люблю твой строгий, стройный вид,                                          </w:t>
      </w:r>
    </w:p>
    <w:p w:rsidR="00833DEB" w:rsidRDefault="00833DEB" w:rsidP="0098463B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Невы державное теченье,                                                </w:t>
      </w:r>
    </w:p>
    <w:p w:rsidR="00833DEB" w:rsidRDefault="00833DEB" w:rsidP="0098463B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Береговой ее гранит,                                                           </w:t>
      </w:r>
    </w:p>
    <w:p w:rsidR="00833DEB" w:rsidRDefault="00833DEB" w:rsidP="0098463B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Твоих оград узор чугунный,                                                     </w:t>
      </w:r>
    </w:p>
    <w:p w:rsidR="00833DEB" w:rsidRDefault="00833DEB" w:rsidP="0098463B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Твоих задумчивых ночей                                                          </w:t>
      </w:r>
    </w:p>
    <w:p w:rsidR="00833DEB" w:rsidRDefault="00833DEB" w:rsidP="0098463B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Прозрачный сумрак,                                                           </w:t>
      </w:r>
    </w:p>
    <w:p w:rsidR="00833DEB" w:rsidRDefault="00833DEB" w:rsidP="0098463B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Блеск безлунный…    </w:t>
      </w:r>
    </w:p>
    <w:p w:rsidR="00833DEB" w:rsidRDefault="00833DEB" w:rsidP="00C93C4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</w:p>
    <w:p w:rsidR="00833DEB" w:rsidRDefault="00833DEB" w:rsidP="00C93C4E">
      <w:pPr>
        <w:jc w:val="center"/>
        <w:rPr>
          <w:b/>
          <w:sz w:val="28"/>
          <w:szCs w:val="28"/>
        </w:rPr>
      </w:pPr>
      <w:r w:rsidRPr="00C93C4E">
        <w:rPr>
          <w:b/>
          <w:sz w:val="28"/>
          <w:szCs w:val="28"/>
        </w:rPr>
        <w:t>Слайд 2</w:t>
      </w:r>
    </w:p>
    <w:p w:rsidR="00833DEB" w:rsidRPr="00C93C4E" w:rsidRDefault="00833DEB" w:rsidP="00C93C4E">
      <w:pPr>
        <w:jc w:val="center"/>
        <w:rPr>
          <w:b/>
          <w:sz w:val="28"/>
          <w:szCs w:val="28"/>
        </w:rPr>
      </w:pPr>
    </w:p>
    <w:p w:rsidR="00833DEB" w:rsidRPr="00C93C4E" w:rsidRDefault="00833DEB" w:rsidP="00C93C4E">
      <w:pPr>
        <w:jc w:val="center"/>
        <w:rPr>
          <w:sz w:val="28"/>
          <w:szCs w:val="28"/>
        </w:rPr>
      </w:pPr>
      <w:r>
        <w:rPr>
          <w:b/>
          <w:sz w:val="28"/>
          <w:szCs w:val="28"/>
        </w:rPr>
        <w:t xml:space="preserve">   </w:t>
      </w:r>
      <w:r w:rsidRPr="00C93C4E">
        <w:rPr>
          <w:sz w:val="28"/>
          <w:szCs w:val="28"/>
        </w:rPr>
        <w:t xml:space="preserve"> </w:t>
      </w:r>
      <w:r w:rsidRPr="00C93C4E">
        <w:rPr>
          <w:b/>
          <w:sz w:val="28"/>
          <w:szCs w:val="28"/>
          <w:shd w:val="clear" w:color="auto" w:fill="FFFFFF"/>
        </w:rPr>
        <w:object w:dxaOrig="7191" w:dyaOrig="5399">
          <v:shape id="_x0000_i1026" type="#_x0000_t75" style="width:298.5pt;height:224.25pt" o:ole="">
            <v:imagedata r:id="rId6" o:title=""/>
          </v:shape>
          <o:OLEObject Type="Embed" ProgID="PowerPoint.Slide.12" ShapeID="_x0000_i1026" DrawAspect="Content" ObjectID="_1613055777" r:id="rId7"/>
        </w:object>
      </w:r>
    </w:p>
    <w:p w:rsidR="00833DEB" w:rsidRDefault="00833DEB" w:rsidP="00810B27">
      <w:pPr>
        <w:jc w:val="center"/>
        <w:rPr>
          <w:b/>
          <w:sz w:val="28"/>
          <w:szCs w:val="28"/>
          <w:shd w:val="clear" w:color="auto" w:fill="FFFFFF"/>
        </w:rPr>
      </w:pPr>
      <w:r w:rsidRPr="004A1376">
        <w:rPr>
          <w:noProof/>
        </w:rPr>
        <w:t xml:space="preserve"> </w:t>
      </w:r>
    </w:p>
    <w:p w:rsidR="00833DEB" w:rsidRDefault="00833DEB" w:rsidP="00810B27">
      <w:pPr>
        <w:jc w:val="center"/>
        <w:rPr>
          <w:b/>
          <w:sz w:val="28"/>
          <w:szCs w:val="28"/>
          <w:shd w:val="clear" w:color="auto" w:fill="FFFFFF"/>
        </w:rPr>
      </w:pPr>
    </w:p>
    <w:p w:rsidR="00833DEB" w:rsidRPr="00810B27" w:rsidRDefault="00833DEB" w:rsidP="00C93C4E">
      <w:pPr>
        <w:rPr>
          <w:sz w:val="28"/>
          <w:szCs w:val="28"/>
        </w:rPr>
      </w:pPr>
    </w:p>
    <w:p w:rsidR="00833DEB" w:rsidRDefault="00833DEB" w:rsidP="00CD4F3E">
      <w:pPr>
        <w:rPr>
          <w:b/>
          <w:sz w:val="28"/>
          <w:szCs w:val="28"/>
          <w:shd w:val="clear" w:color="auto" w:fill="FFFFFF"/>
        </w:rPr>
      </w:pPr>
      <w:r>
        <w:rPr>
          <w:b/>
          <w:sz w:val="28"/>
          <w:szCs w:val="28"/>
        </w:rPr>
        <w:t xml:space="preserve">                                                                       </w:t>
      </w:r>
      <w:r w:rsidRPr="001D337E">
        <w:rPr>
          <w:b/>
          <w:sz w:val="28"/>
          <w:szCs w:val="28"/>
          <w:shd w:val="clear" w:color="auto" w:fill="FFFFFF"/>
        </w:rPr>
        <w:t xml:space="preserve">Слайд </w:t>
      </w:r>
      <w:r>
        <w:rPr>
          <w:b/>
          <w:sz w:val="28"/>
          <w:szCs w:val="28"/>
          <w:shd w:val="clear" w:color="auto" w:fill="FFFFFF"/>
        </w:rPr>
        <w:t>3</w:t>
      </w:r>
    </w:p>
    <w:p w:rsidR="00833DEB" w:rsidRPr="001D337E" w:rsidRDefault="00833DEB" w:rsidP="00CD4F3E">
      <w:pPr>
        <w:rPr>
          <w:b/>
          <w:sz w:val="28"/>
          <w:szCs w:val="28"/>
        </w:rPr>
      </w:pPr>
    </w:p>
    <w:p w:rsidR="00833DEB" w:rsidRDefault="00833DEB" w:rsidP="00EB5BCF">
      <w:pPr>
        <w:jc w:val="center"/>
        <w:rPr>
          <w:sz w:val="32"/>
          <w:szCs w:val="32"/>
        </w:rPr>
      </w:pPr>
      <w:r>
        <w:rPr>
          <w:sz w:val="32"/>
          <w:szCs w:val="32"/>
        </w:rPr>
        <w:t xml:space="preserve">    </w:t>
      </w:r>
      <w:r w:rsidRPr="00C93C4E">
        <w:rPr>
          <w:sz w:val="32"/>
          <w:szCs w:val="32"/>
        </w:rPr>
        <w:object w:dxaOrig="7191" w:dyaOrig="5399">
          <v:shape id="_x0000_i1027" type="#_x0000_t75" style="width:298.5pt;height:224.25pt" o:ole="">
            <v:imagedata r:id="rId8" o:title=""/>
          </v:shape>
          <o:OLEObject Type="Embed" ProgID="PowerPoint.Slide.12" ShapeID="_x0000_i1027" DrawAspect="Content" ObjectID="_1613055778" r:id="rId9"/>
        </w:object>
      </w:r>
    </w:p>
    <w:p w:rsidR="00833DEB" w:rsidRPr="00111B4E" w:rsidRDefault="00833DEB" w:rsidP="00111B4E">
      <w:pPr>
        <w:rPr>
          <w:sz w:val="28"/>
          <w:szCs w:val="28"/>
        </w:rPr>
      </w:pPr>
      <w:r w:rsidRPr="00111B4E">
        <w:rPr>
          <w:b/>
          <w:sz w:val="28"/>
          <w:szCs w:val="28"/>
        </w:rPr>
        <w:t>Воспитатель:</w:t>
      </w:r>
    </w:p>
    <w:p w:rsidR="00833DEB" w:rsidRPr="00111B4E" w:rsidRDefault="00833DEB" w:rsidP="00111B4E">
      <w:pPr>
        <w:rPr>
          <w:sz w:val="28"/>
          <w:szCs w:val="28"/>
        </w:rPr>
      </w:pPr>
      <w:r w:rsidRPr="00111B4E">
        <w:rPr>
          <w:sz w:val="28"/>
          <w:szCs w:val="28"/>
        </w:rPr>
        <w:t xml:space="preserve">Ребята, великий русский поэт А.С. Пушкин написал это величественное стихотворение и посвятил его любимому городу.                                </w:t>
      </w:r>
    </w:p>
    <w:p w:rsidR="00833DEB" w:rsidRPr="00111B4E" w:rsidRDefault="00833DEB" w:rsidP="00111B4E">
      <w:pPr>
        <w:rPr>
          <w:sz w:val="28"/>
          <w:szCs w:val="28"/>
        </w:rPr>
      </w:pPr>
      <w:r w:rsidRPr="00111B4E">
        <w:rPr>
          <w:sz w:val="28"/>
          <w:szCs w:val="28"/>
        </w:rPr>
        <w:t xml:space="preserve"> Как вы думаете, о каком городе идет речь (ответы детей).</w:t>
      </w:r>
    </w:p>
    <w:p w:rsidR="00833DEB" w:rsidRDefault="00833DEB" w:rsidP="00111B4E">
      <w:pPr>
        <w:rPr>
          <w:sz w:val="28"/>
          <w:szCs w:val="28"/>
        </w:rPr>
      </w:pPr>
      <w:r w:rsidRPr="00111B4E">
        <w:rPr>
          <w:sz w:val="28"/>
          <w:szCs w:val="28"/>
        </w:rPr>
        <w:t xml:space="preserve"> Санкт – Петербург – один из самых красивых городов мира. Ему исполнилось триста с лишним лет, и живут в нем более пяти миллионов человек. Все люди – разные, но все мы – петербуржцы, и все мы любим свой город. В день рождения  принято дарить подарки. Мы приготовили стихи и песню в подарок для  любимого города.</w:t>
      </w:r>
    </w:p>
    <w:p w:rsidR="00833DEB" w:rsidRPr="00111B4E" w:rsidRDefault="00833DEB" w:rsidP="00111B4E">
      <w:pPr>
        <w:rPr>
          <w:sz w:val="28"/>
          <w:szCs w:val="28"/>
        </w:rPr>
      </w:pPr>
      <w:r>
        <w:rPr>
          <w:sz w:val="28"/>
          <w:szCs w:val="28"/>
        </w:rPr>
        <w:t>(</w:t>
      </w:r>
      <w:r w:rsidRPr="00111B4E">
        <w:rPr>
          <w:sz w:val="28"/>
          <w:szCs w:val="28"/>
        </w:rPr>
        <w:t xml:space="preserve"> </w:t>
      </w:r>
      <w:r>
        <w:rPr>
          <w:sz w:val="28"/>
          <w:szCs w:val="28"/>
        </w:rPr>
        <w:t>д</w:t>
      </w:r>
      <w:r w:rsidRPr="00111B4E">
        <w:rPr>
          <w:sz w:val="28"/>
          <w:szCs w:val="28"/>
        </w:rPr>
        <w:t>ети читают стихи, исполняют песню «С днем рождения, Петербург»</w:t>
      </w:r>
      <w:r>
        <w:rPr>
          <w:sz w:val="28"/>
          <w:szCs w:val="28"/>
        </w:rPr>
        <w:t>)</w:t>
      </w:r>
      <w:r w:rsidRPr="00111B4E">
        <w:rPr>
          <w:sz w:val="28"/>
          <w:szCs w:val="28"/>
        </w:rPr>
        <w:t xml:space="preserve">.                                                    </w:t>
      </w:r>
    </w:p>
    <w:p w:rsidR="00833DEB" w:rsidRDefault="00833DEB" w:rsidP="00111B4E">
      <w:pPr>
        <w:rPr>
          <w:sz w:val="28"/>
          <w:szCs w:val="28"/>
        </w:rPr>
      </w:pPr>
      <w:r w:rsidRPr="00111B4E">
        <w:rPr>
          <w:sz w:val="28"/>
          <w:szCs w:val="28"/>
        </w:rPr>
        <w:t xml:space="preserve"> Проводится </w:t>
      </w:r>
      <w:r w:rsidRPr="00111B4E">
        <w:rPr>
          <w:b/>
          <w:sz w:val="28"/>
          <w:szCs w:val="28"/>
        </w:rPr>
        <w:t>словесная игра «</w:t>
      </w:r>
      <w:r>
        <w:rPr>
          <w:b/>
          <w:sz w:val="28"/>
          <w:szCs w:val="28"/>
        </w:rPr>
        <w:t>Назови правильно</w:t>
      </w:r>
      <w:r w:rsidRPr="00111B4E">
        <w:rPr>
          <w:b/>
          <w:sz w:val="28"/>
          <w:szCs w:val="28"/>
        </w:rPr>
        <w:t>».</w:t>
      </w:r>
      <w:r w:rsidRPr="00111B4E">
        <w:rPr>
          <w:sz w:val="28"/>
          <w:szCs w:val="28"/>
        </w:rPr>
        <w:t xml:space="preserve">                                                      </w:t>
      </w:r>
    </w:p>
    <w:p w:rsidR="00833DEB" w:rsidRDefault="00833DEB" w:rsidP="00111B4E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</w:t>
      </w:r>
      <w:r w:rsidRPr="00111B4E">
        <w:rPr>
          <w:sz w:val="28"/>
          <w:szCs w:val="28"/>
        </w:rPr>
        <w:t xml:space="preserve">Я – петербуржец, </w:t>
      </w:r>
    </w:p>
    <w:p w:rsidR="00833DEB" w:rsidRDefault="00833DEB" w:rsidP="00111B4E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</w:t>
      </w:r>
      <w:r w:rsidRPr="00111B4E">
        <w:rPr>
          <w:sz w:val="28"/>
          <w:szCs w:val="28"/>
        </w:rPr>
        <w:t xml:space="preserve">ты – петербуржец, </w:t>
      </w:r>
    </w:p>
    <w:p w:rsidR="00833DEB" w:rsidRDefault="00833DEB" w:rsidP="00111B4E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</w:t>
      </w:r>
      <w:r w:rsidRPr="00111B4E">
        <w:rPr>
          <w:sz w:val="28"/>
          <w:szCs w:val="28"/>
        </w:rPr>
        <w:t xml:space="preserve">он – петербуржец, </w:t>
      </w:r>
    </w:p>
    <w:p w:rsidR="00833DEB" w:rsidRDefault="00833DEB" w:rsidP="00111B4E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</w:t>
      </w:r>
      <w:r w:rsidRPr="00111B4E">
        <w:rPr>
          <w:sz w:val="28"/>
          <w:szCs w:val="28"/>
        </w:rPr>
        <w:t xml:space="preserve">она – петербурженка,          </w:t>
      </w:r>
    </w:p>
    <w:p w:rsidR="00833DEB" w:rsidRDefault="00833DEB" w:rsidP="00111B4E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</w:t>
      </w:r>
      <w:r w:rsidRPr="00111B4E">
        <w:rPr>
          <w:sz w:val="28"/>
          <w:szCs w:val="28"/>
        </w:rPr>
        <w:t xml:space="preserve">мы – петербуржцы, </w:t>
      </w:r>
    </w:p>
    <w:p w:rsidR="00833DEB" w:rsidRDefault="00833DEB" w:rsidP="00111B4E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</w:t>
      </w:r>
      <w:r w:rsidRPr="00111B4E">
        <w:rPr>
          <w:sz w:val="28"/>
          <w:szCs w:val="28"/>
        </w:rPr>
        <w:t>вы – петербуржцы,</w:t>
      </w:r>
    </w:p>
    <w:p w:rsidR="00833DEB" w:rsidRPr="00111B4E" w:rsidRDefault="00833DEB" w:rsidP="00111B4E">
      <w:pPr>
        <w:rPr>
          <w:sz w:val="28"/>
          <w:szCs w:val="28"/>
        </w:rPr>
      </w:pPr>
      <w:r w:rsidRPr="00111B4E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                                                  </w:t>
      </w:r>
      <w:r w:rsidRPr="00111B4E">
        <w:rPr>
          <w:sz w:val="28"/>
          <w:szCs w:val="28"/>
        </w:rPr>
        <w:t xml:space="preserve">они – петербуржцы.                                                           </w:t>
      </w:r>
    </w:p>
    <w:p w:rsidR="00833DEB" w:rsidRDefault="00833DEB" w:rsidP="00111B4E">
      <w:pPr>
        <w:jc w:val="center"/>
        <w:rPr>
          <w:b/>
          <w:sz w:val="32"/>
          <w:szCs w:val="32"/>
        </w:rPr>
      </w:pPr>
    </w:p>
    <w:p w:rsidR="00833DEB" w:rsidRPr="00111B4E" w:rsidRDefault="00833DEB" w:rsidP="00111B4E">
      <w:pPr>
        <w:jc w:val="center"/>
        <w:rPr>
          <w:b/>
          <w:sz w:val="32"/>
          <w:szCs w:val="32"/>
        </w:rPr>
      </w:pPr>
      <w:r w:rsidRPr="00111B4E">
        <w:rPr>
          <w:b/>
          <w:sz w:val="32"/>
          <w:szCs w:val="32"/>
        </w:rPr>
        <w:t>2 часть.</w:t>
      </w:r>
    </w:p>
    <w:p w:rsidR="00833DEB" w:rsidRDefault="00833DEB" w:rsidP="00EB5BCF">
      <w:pPr>
        <w:jc w:val="center"/>
        <w:rPr>
          <w:b/>
          <w:sz w:val="28"/>
          <w:szCs w:val="28"/>
          <w:shd w:val="clear" w:color="auto" w:fill="FFFFFF"/>
        </w:rPr>
      </w:pPr>
    </w:p>
    <w:p w:rsidR="00833DEB" w:rsidRDefault="00833DEB" w:rsidP="00EB5BCF">
      <w:pPr>
        <w:jc w:val="center"/>
        <w:rPr>
          <w:b/>
          <w:sz w:val="28"/>
          <w:szCs w:val="28"/>
          <w:shd w:val="clear" w:color="auto" w:fill="FFFFFF"/>
        </w:rPr>
      </w:pPr>
      <w:r w:rsidRPr="001D337E">
        <w:rPr>
          <w:b/>
          <w:sz w:val="28"/>
          <w:szCs w:val="28"/>
          <w:shd w:val="clear" w:color="auto" w:fill="FFFFFF"/>
        </w:rPr>
        <w:t xml:space="preserve">Слайд </w:t>
      </w:r>
      <w:r>
        <w:rPr>
          <w:b/>
          <w:sz w:val="28"/>
          <w:szCs w:val="28"/>
          <w:shd w:val="clear" w:color="auto" w:fill="FFFFFF"/>
        </w:rPr>
        <w:t>4</w:t>
      </w:r>
    </w:p>
    <w:p w:rsidR="00833DEB" w:rsidRDefault="00833DEB" w:rsidP="00EB5BCF">
      <w:pPr>
        <w:jc w:val="center"/>
        <w:rPr>
          <w:b/>
          <w:sz w:val="28"/>
          <w:szCs w:val="28"/>
          <w:shd w:val="clear" w:color="auto" w:fill="FFFFFF"/>
        </w:rPr>
      </w:pPr>
    </w:p>
    <w:p w:rsidR="00833DEB" w:rsidRDefault="00833DEB" w:rsidP="00EB5BCF">
      <w:pPr>
        <w:jc w:val="center"/>
        <w:rPr>
          <w:noProof/>
        </w:rPr>
      </w:pPr>
    </w:p>
    <w:p w:rsidR="00833DEB" w:rsidRDefault="00833DEB" w:rsidP="00EB5BCF">
      <w:pPr>
        <w:jc w:val="center"/>
        <w:rPr>
          <w:noProof/>
        </w:rPr>
      </w:pPr>
      <w:r>
        <w:rPr>
          <w:noProof/>
        </w:rPr>
        <w:t xml:space="preserve">  </w:t>
      </w:r>
      <w:r w:rsidRPr="0005610C">
        <w:rPr>
          <w:noProof/>
        </w:rPr>
        <w:pict>
          <v:shape id="Рисунок 20" o:spid="_x0000_i1028" type="#_x0000_t75" style="width:298.5pt;height:224.25pt;visibility:visible">
            <v:imagedata r:id="rId10" o:title=""/>
          </v:shape>
        </w:pict>
      </w:r>
    </w:p>
    <w:p w:rsidR="00833DEB" w:rsidRDefault="00833DEB" w:rsidP="00EB5BCF">
      <w:pPr>
        <w:jc w:val="center"/>
        <w:rPr>
          <w:noProof/>
        </w:rPr>
      </w:pPr>
    </w:p>
    <w:p w:rsidR="00833DEB" w:rsidRDefault="00833DEB" w:rsidP="00EB5BCF">
      <w:pPr>
        <w:jc w:val="center"/>
        <w:rPr>
          <w:noProof/>
        </w:rPr>
      </w:pPr>
    </w:p>
    <w:p w:rsidR="00833DEB" w:rsidRDefault="00833DEB" w:rsidP="00EB5BCF">
      <w:pPr>
        <w:jc w:val="center"/>
        <w:rPr>
          <w:noProof/>
        </w:rPr>
      </w:pPr>
      <w:r>
        <w:rPr>
          <w:noProof/>
        </w:rPr>
        <w:t xml:space="preserve">  </w:t>
      </w:r>
      <w:r w:rsidRPr="00C93C4E">
        <w:rPr>
          <w:noProof/>
        </w:rPr>
        <w:object w:dxaOrig="7191" w:dyaOrig="5399">
          <v:shape id="_x0000_i1029" type="#_x0000_t75" style="width:305.25pt;height:229.5pt" o:ole="">
            <v:imagedata r:id="rId11" o:title=""/>
          </v:shape>
          <o:OLEObject Type="Embed" ProgID="PowerPoint.Slide.12" ShapeID="_x0000_i1029" DrawAspect="Content" ObjectID="_1613055779" r:id="rId12"/>
        </w:object>
      </w:r>
      <w:r w:rsidRPr="002844E2">
        <w:rPr>
          <w:noProof/>
        </w:rPr>
        <w:t xml:space="preserve"> </w:t>
      </w:r>
    </w:p>
    <w:p w:rsidR="00833DEB" w:rsidRPr="001D337E" w:rsidRDefault="00833DEB" w:rsidP="00EB5BCF">
      <w:pPr>
        <w:jc w:val="center"/>
        <w:rPr>
          <w:b/>
          <w:sz w:val="28"/>
          <w:szCs w:val="28"/>
        </w:rPr>
      </w:pPr>
    </w:p>
    <w:p w:rsidR="00833DEB" w:rsidRPr="00111B4E" w:rsidRDefault="00833DEB" w:rsidP="00111B4E">
      <w:pPr>
        <w:rPr>
          <w:sz w:val="28"/>
          <w:szCs w:val="28"/>
        </w:rPr>
      </w:pPr>
      <w:r w:rsidRPr="00111B4E">
        <w:rPr>
          <w:b/>
          <w:sz w:val="28"/>
          <w:szCs w:val="28"/>
        </w:rPr>
        <w:t>Воспитатель:</w:t>
      </w:r>
    </w:p>
    <w:p w:rsidR="00833DEB" w:rsidRDefault="00833DEB" w:rsidP="008E1F1C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Наш город – необычайно красив. Ему посвящают стихи и песни, слагают сонеты, придумывают поэтические названия: «Северная Пальмира» (по богатству и красоте наш город сравнивают с древним сирийским городом, построенным царем Соломоном в зеленом оазисе пустыни), «Балтийская жемчужина», «Северная Венеция» (этим названием мы обязаны А. Меньшикову, который задумал вместо улиц прорыть каналы на Васильевском острове), «Парадиз» (в переводе с французского – рай, из переписки царя Петра и  Меньшикова мы узнаем, что царь свой город, иначе, как мой парадиз, не называл.     Санкт – Петербург привлекает огромное количество туристов. Вот и сегодня у нас в гостях туристы из зарубежных стран. Давайте поприветствуем их.                                                Я знаю, что вы не только любите родной город, но и хорошо его знаете. Предлагаю отправиться в виртуальное путешествие по городу, где вы возьмете на себя роль экскурсоводов.                                    </w:t>
      </w:r>
    </w:p>
    <w:p w:rsidR="00833DEB" w:rsidRDefault="00833DEB" w:rsidP="008E1F1C">
      <w:pPr>
        <w:rPr>
          <w:b/>
          <w:sz w:val="28"/>
          <w:szCs w:val="28"/>
          <w:shd w:val="clear" w:color="auto" w:fill="FFFFFF"/>
        </w:rPr>
      </w:pPr>
    </w:p>
    <w:p w:rsidR="00833DEB" w:rsidRDefault="00833DEB" w:rsidP="00810B27">
      <w:pPr>
        <w:jc w:val="center"/>
        <w:rPr>
          <w:b/>
          <w:sz w:val="28"/>
          <w:szCs w:val="28"/>
          <w:shd w:val="clear" w:color="auto" w:fill="FFFFFF"/>
        </w:rPr>
      </w:pPr>
      <w:r w:rsidRPr="001D337E">
        <w:rPr>
          <w:b/>
          <w:sz w:val="28"/>
          <w:szCs w:val="28"/>
          <w:shd w:val="clear" w:color="auto" w:fill="FFFFFF"/>
        </w:rPr>
        <w:t xml:space="preserve">Слайд </w:t>
      </w:r>
      <w:r>
        <w:rPr>
          <w:b/>
          <w:sz w:val="28"/>
          <w:szCs w:val="28"/>
          <w:shd w:val="clear" w:color="auto" w:fill="FFFFFF"/>
        </w:rPr>
        <w:t>5</w:t>
      </w:r>
    </w:p>
    <w:p w:rsidR="00833DEB" w:rsidRDefault="00833DEB" w:rsidP="00810B27">
      <w:pPr>
        <w:jc w:val="center"/>
        <w:rPr>
          <w:b/>
          <w:sz w:val="28"/>
          <w:szCs w:val="28"/>
          <w:shd w:val="clear" w:color="auto" w:fill="FFFFFF"/>
        </w:rPr>
      </w:pPr>
    </w:p>
    <w:p w:rsidR="00833DEB" w:rsidRDefault="00833DEB" w:rsidP="00810B27">
      <w:pPr>
        <w:jc w:val="center"/>
        <w:rPr>
          <w:b/>
          <w:sz w:val="28"/>
          <w:szCs w:val="28"/>
          <w:shd w:val="clear" w:color="auto" w:fill="FFFFFF"/>
        </w:rPr>
      </w:pPr>
      <w:r>
        <w:rPr>
          <w:b/>
          <w:sz w:val="28"/>
          <w:szCs w:val="28"/>
          <w:shd w:val="clear" w:color="auto" w:fill="FFFFFF"/>
        </w:rPr>
        <w:t xml:space="preserve">  </w:t>
      </w:r>
      <w:r w:rsidRPr="00C93C4E">
        <w:rPr>
          <w:b/>
          <w:sz w:val="28"/>
          <w:szCs w:val="28"/>
          <w:shd w:val="clear" w:color="auto" w:fill="FFFFFF"/>
        </w:rPr>
        <w:object w:dxaOrig="7191" w:dyaOrig="5399">
          <v:shape id="_x0000_i1030" type="#_x0000_t75" style="width:302.25pt;height:226.5pt" o:ole="">
            <v:imagedata r:id="rId13" o:title=""/>
          </v:shape>
          <o:OLEObject Type="Embed" ProgID="PowerPoint.Slide.12" ShapeID="_x0000_i1030" DrawAspect="Content" ObjectID="_1613055780" r:id="rId14"/>
        </w:object>
      </w:r>
    </w:p>
    <w:p w:rsidR="00833DEB" w:rsidRPr="00111B4E" w:rsidRDefault="00833DEB" w:rsidP="008103D3">
      <w:pPr>
        <w:rPr>
          <w:b/>
          <w:sz w:val="28"/>
          <w:szCs w:val="28"/>
          <w:shd w:val="clear" w:color="auto" w:fill="FFFFFF"/>
        </w:rPr>
      </w:pPr>
      <w:r w:rsidRPr="00111B4E">
        <w:rPr>
          <w:b/>
          <w:sz w:val="28"/>
          <w:szCs w:val="28"/>
          <w:shd w:val="clear" w:color="auto" w:fill="FFFFFF"/>
        </w:rPr>
        <w:t xml:space="preserve">Ребенок:                                                                    </w:t>
      </w:r>
    </w:p>
    <w:p w:rsidR="00833DEB" w:rsidRDefault="00833DEB" w:rsidP="00111B4E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                В одна тысяча семьсот третьем                                                   </w:t>
      </w:r>
    </w:p>
    <w:p w:rsidR="00833DEB" w:rsidRDefault="00833DEB" w:rsidP="00111B4E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                Петербург основан Петей                                              </w:t>
      </w:r>
    </w:p>
    <w:p w:rsidR="00833DEB" w:rsidRDefault="00833DEB" w:rsidP="00111B4E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                И не Петей, а Петром                                                           </w:t>
      </w:r>
    </w:p>
    <w:p w:rsidR="00833DEB" w:rsidRDefault="00833DEB" w:rsidP="00111B4E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                Алексеевичем притом.                     </w:t>
      </w:r>
    </w:p>
    <w:p w:rsidR="00833DEB" w:rsidRPr="00111B4E" w:rsidRDefault="00833DEB" w:rsidP="008103D3">
      <w:pPr>
        <w:rPr>
          <w:b/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 </w:t>
      </w:r>
      <w:r w:rsidRPr="00111B4E">
        <w:rPr>
          <w:b/>
          <w:sz w:val="28"/>
          <w:szCs w:val="28"/>
          <w:shd w:val="clear" w:color="auto" w:fill="FFFFFF"/>
        </w:rPr>
        <w:t>Воспитатель:</w:t>
      </w:r>
    </w:p>
    <w:p w:rsidR="00833DEB" w:rsidRDefault="00833DEB" w:rsidP="0048485C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 Из старинной книги: «По воплощение Иисус Христове одна тысяча семьсот третье майя шестнадцатое основан царствующий град Санкт - Петербург великим Государем Петром Алексеевичем самодержцем всероссийским.  </w:t>
      </w:r>
    </w:p>
    <w:p w:rsidR="00833DEB" w:rsidRDefault="00833DEB" w:rsidP="00111B4E">
      <w:pPr>
        <w:rPr>
          <w:b/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           </w:t>
      </w:r>
      <w:r w:rsidRPr="00810B27">
        <w:rPr>
          <w:b/>
          <w:sz w:val="28"/>
          <w:szCs w:val="28"/>
          <w:shd w:val="clear" w:color="auto" w:fill="FFFFFF"/>
        </w:rPr>
        <w:t xml:space="preserve"> </w:t>
      </w:r>
      <w:r>
        <w:rPr>
          <w:b/>
          <w:sz w:val="28"/>
          <w:szCs w:val="28"/>
          <w:shd w:val="clear" w:color="auto" w:fill="FFFFFF"/>
        </w:rPr>
        <w:t xml:space="preserve">                              </w:t>
      </w:r>
    </w:p>
    <w:p w:rsidR="00833DEB" w:rsidRDefault="00833DEB" w:rsidP="00810B27">
      <w:pPr>
        <w:jc w:val="center"/>
        <w:rPr>
          <w:b/>
          <w:sz w:val="28"/>
          <w:szCs w:val="28"/>
          <w:shd w:val="clear" w:color="auto" w:fill="FFFFFF"/>
        </w:rPr>
      </w:pPr>
      <w:r w:rsidRPr="001D337E">
        <w:rPr>
          <w:b/>
          <w:sz w:val="28"/>
          <w:szCs w:val="28"/>
          <w:shd w:val="clear" w:color="auto" w:fill="FFFFFF"/>
        </w:rPr>
        <w:t xml:space="preserve">Слайд </w:t>
      </w:r>
      <w:r>
        <w:rPr>
          <w:b/>
          <w:sz w:val="28"/>
          <w:szCs w:val="28"/>
          <w:shd w:val="clear" w:color="auto" w:fill="FFFFFF"/>
        </w:rPr>
        <w:t>6</w:t>
      </w:r>
    </w:p>
    <w:p w:rsidR="00833DEB" w:rsidRDefault="00833DEB" w:rsidP="00810B27">
      <w:pPr>
        <w:jc w:val="center"/>
        <w:rPr>
          <w:b/>
          <w:sz w:val="28"/>
          <w:szCs w:val="28"/>
          <w:shd w:val="clear" w:color="auto" w:fill="FFFFFF"/>
        </w:rPr>
      </w:pPr>
    </w:p>
    <w:p w:rsidR="00833DEB" w:rsidRDefault="00833DEB" w:rsidP="00810B27">
      <w:pPr>
        <w:jc w:val="center"/>
        <w:rPr>
          <w:b/>
          <w:sz w:val="28"/>
          <w:szCs w:val="28"/>
          <w:shd w:val="clear" w:color="auto" w:fill="FFFFFF"/>
        </w:rPr>
      </w:pPr>
      <w:r>
        <w:rPr>
          <w:b/>
          <w:sz w:val="28"/>
          <w:szCs w:val="28"/>
          <w:shd w:val="clear" w:color="auto" w:fill="FFFFFF"/>
        </w:rPr>
        <w:t xml:space="preserve">   </w:t>
      </w:r>
      <w:r w:rsidRPr="003A770E">
        <w:rPr>
          <w:b/>
          <w:sz w:val="28"/>
          <w:szCs w:val="28"/>
          <w:shd w:val="clear" w:color="auto" w:fill="FFFFFF"/>
        </w:rPr>
        <w:object w:dxaOrig="7191" w:dyaOrig="5399">
          <v:shape id="_x0000_i1031" type="#_x0000_t75" style="width:298.5pt;height:202.5pt" o:ole="">
            <v:imagedata r:id="rId15" o:title=""/>
          </v:shape>
          <o:OLEObject Type="Embed" ProgID="PowerPoint.Slide.12" ShapeID="_x0000_i1031" DrawAspect="Content" ObjectID="_1613055781" r:id="rId16"/>
        </w:object>
      </w:r>
    </w:p>
    <w:p w:rsidR="00833DEB" w:rsidRPr="00111B4E" w:rsidRDefault="00833DEB" w:rsidP="00111B4E">
      <w:pPr>
        <w:rPr>
          <w:sz w:val="28"/>
          <w:szCs w:val="28"/>
        </w:rPr>
      </w:pPr>
      <w:r w:rsidRPr="00111B4E">
        <w:rPr>
          <w:b/>
          <w:sz w:val="28"/>
          <w:szCs w:val="28"/>
        </w:rPr>
        <w:t>Воспитатель:</w:t>
      </w:r>
    </w:p>
    <w:p w:rsidR="00833DEB" w:rsidRDefault="00833DEB" w:rsidP="00810B27">
      <w:pPr>
        <w:jc w:val="center"/>
        <w:rPr>
          <w:b/>
          <w:sz w:val="28"/>
          <w:szCs w:val="28"/>
          <w:shd w:val="clear" w:color="auto" w:fill="FFFFFF"/>
        </w:rPr>
      </w:pPr>
    </w:p>
    <w:p w:rsidR="00833DEB" w:rsidRDefault="00833DEB" w:rsidP="009B68DE">
      <w:pPr>
        <w:rPr>
          <w:b/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Ребята, отгадайте загадку:</w:t>
      </w:r>
      <w:r w:rsidRPr="00810B27">
        <w:rPr>
          <w:b/>
          <w:sz w:val="28"/>
          <w:szCs w:val="28"/>
          <w:shd w:val="clear" w:color="auto" w:fill="FFFFFF"/>
        </w:rPr>
        <w:t xml:space="preserve"> </w:t>
      </w:r>
      <w:r>
        <w:rPr>
          <w:b/>
          <w:sz w:val="28"/>
          <w:szCs w:val="28"/>
          <w:shd w:val="clear" w:color="auto" w:fill="FFFFFF"/>
        </w:rPr>
        <w:t xml:space="preserve">                                                    </w:t>
      </w:r>
    </w:p>
    <w:p w:rsidR="00833DEB" w:rsidRPr="00111B4E" w:rsidRDefault="00833DEB" w:rsidP="00111B4E">
      <w:pPr>
        <w:rPr>
          <w:sz w:val="28"/>
          <w:szCs w:val="28"/>
          <w:shd w:val="clear" w:color="auto" w:fill="FFFFFF"/>
        </w:rPr>
      </w:pPr>
      <w:r>
        <w:rPr>
          <w:b/>
          <w:sz w:val="28"/>
          <w:szCs w:val="28"/>
          <w:shd w:val="clear" w:color="auto" w:fill="FFFFFF"/>
        </w:rPr>
        <w:t xml:space="preserve">                                              </w:t>
      </w:r>
      <w:r w:rsidRPr="00111B4E">
        <w:rPr>
          <w:sz w:val="28"/>
          <w:szCs w:val="28"/>
          <w:shd w:val="clear" w:color="auto" w:fill="FFFFFF"/>
        </w:rPr>
        <w:t xml:space="preserve">В полдень выстрелит хлопушка                                                 </w:t>
      </w:r>
    </w:p>
    <w:p w:rsidR="00833DEB" w:rsidRPr="00111B4E" w:rsidRDefault="00833DEB" w:rsidP="00111B4E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   </w:t>
      </w:r>
      <w:r w:rsidRPr="00111B4E">
        <w:rPr>
          <w:sz w:val="28"/>
          <w:szCs w:val="28"/>
          <w:shd w:val="clear" w:color="auto" w:fill="FFFFFF"/>
        </w:rPr>
        <w:t xml:space="preserve"> </w:t>
      </w:r>
      <w:r>
        <w:rPr>
          <w:sz w:val="28"/>
          <w:szCs w:val="28"/>
          <w:shd w:val="clear" w:color="auto" w:fill="FFFFFF"/>
        </w:rPr>
        <w:t xml:space="preserve">                                          </w:t>
      </w:r>
      <w:r w:rsidRPr="00111B4E">
        <w:rPr>
          <w:sz w:val="28"/>
          <w:szCs w:val="28"/>
          <w:shd w:val="clear" w:color="auto" w:fill="FFFFFF"/>
        </w:rPr>
        <w:t xml:space="preserve">За стеной сторожевой                                                       </w:t>
      </w:r>
    </w:p>
    <w:p w:rsidR="00833DEB" w:rsidRPr="00111B4E" w:rsidRDefault="00833DEB" w:rsidP="00111B4E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                                             </w:t>
      </w:r>
      <w:r w:rsidRPr="00111B4E">
        <w:rPr>
          <w:sz w:val="28"/>
          <w:szCs w:val="28"/>
          <w:shd w:val="clear" w:color="auto" w:fill="FFFFFF"/>
        </w:rPr>
        <w:t xml:space="preserve"> Словно детская игрушка                                                 </w:t>
      </w:r>
    </w:p>
    <w:p w:rsidR="00833DEB" w:rsidRPr="00111B4E" w:rsidRDefault="00833DEB" w:rsidP="00111B4E">
      <w:pPr>
        <w:rPr>
          <w:sz w:val="28"/>
          <w:szCs w:val="28"/>
          <w:shd w:val="clear" w:color="auto" w:fill="FFFFFF"/>
        </w:rPr>
      </w:pPr>
      <w:r w:rsidRPr="00111B4E">
        <w:rPr>
          <w:sz w:val="28"/>
          <w:szCs w:val="28"/>
          <w:shd w:val="clear" w:color="auto" w:fill="FFFFFF"/>
        </w:rPr>
        <w:t xml:space="preserve">  </w:t>
      </w:r>
      <w:r>
        <w:rPr>
          <w:sz w:val="28"/>
          <w:szCs w:val="28"/>
          <w:shd w:val="clear" w:color="auto" w:fill="FFFFFF"/>
        </w:rPr>
        <w:t xml:space="preserve">                                            </w:t>
      </w:r>
      <w:r w:rsidRPr="00111B4E">
        <w:rPr>
          <w:sz w:val="28"/>
          <w:szCs w:val="28"/>
          <w:shd w:val="clear" w:color="auto" w:fill="FFFFFF"/>
        </w:rPr>
        <w:t xml:space="preserve">Это крепость над Невой.                                                       </w:t>
      </w:r>
    </w:p>
    <w:p w:rsidR="00833DEB" w:rsidRDefault="00833DEB" w:rsidP="009B68DE">
      <w:pPr>
        <w:rPr>
          <w:sz w:val="28"/>
          <w:szCs w:val="28"/>
          <w:shd w:val="clear" w:color="auto" w:fill="FFFFFF"/>
        </w:rPr>
      </w:pPr>
      <w:r w:rsidRPr="00111B4E">
        <w:rPr>
          <w:sz w:val="28"/>
          <w:szCs w:val="28"/>
          <w:shd w:val="clear" w:color="auto" w:fill="FFFFFF"/>
        </w:rPr>
        <w:t xml:space="preserve"> О какой крепости идет речь и где она построена</w:t>
      </w:r>
      <w:r>
        <w:rPr>
          <w:sz w:val="28"/>
          <w:szCs w:val="28"/>
          <w:shd w:val="clear" w:color="auto" w:fill="FFFFFF"/>
        </w:rPr>
        <w:t>?</w:t>
      </w:r>
    </w:p>
    <w:p w:rsidR="00833DEB" w:rsidRDefault="00833DEB" w:rsidP="009B68DE">
      <w:pPr>
        <w:rPr>
          <w:sz w:val="28"/>
          <w:szCs w:val="28"/>
          <w:shd w:val="clear" w:color="auto" w:fill="FFFFFF"/>
        </w:rPr>
      </w:pPr>
      <w:r w:rsidRPr="00111B4E">
        <w:rPr>
          <w:sz w:val="28"/>
          <w:szCs w:val="28"/>
          <w:shd w:val="clear" w:color="auto" w:fill="FFFFFF"/>
        </w:rPr>
        <w:t xml:space="preserve"> </w:t>
      </w:r>
      <w:r>
        <w:rPr>
          <w:sz w:val="28"/>
          <w:szCs w:val="28"/>
          <w:shd w:val="clear" w:color="auto" w:fill="FFFFFF"/>
        </w:rPr>
        <w:t xml:space="preserve">                                                                                    </w:t>
      </w:r>
      <w:r w:rsidRPr="00111B4E">
        <w:rPr>
          <w:sz w:val="28"/>
          <w:szCs w:val="28"/>
          <w:shd w:val="clear" w:color="auto" w:fill="FFFFFF"/>
        </w:rPr>
        <w:t xml:space="preserve">(ответы детей).                                            </w:t>
      </w:r>
    </w:p>
    <w:p w:rsidR="00833DEB" w:rsidRPr="00111B4E" w:rsidRDefault="00833DEB" w:rsidP="009B68DE">
      <w:pPr>
        <w:rPr>
          <w:sz w:val="28"/>
          <w:szCs w:val="28"/>
          <w:shd w:val="clear" w:color="auto" w:fill="FFFFFF"/>
        </w:rPr>
      </w:pPr>
      <w:r w:rsidRPr="00111B4E">
        <w:rPr>
          <w:sz w:val="28"/>
          <w:szCs w:val="28"/>
          <w:shd w:val="clear" w:color="auto" w:fill="FFFFFF"/>
        </w:rPr>
        <w:t xml:space="preserve"> Петропавловская крепость – первое здание Санкт – Петербурга. Она построена на Заячьем острове для защиты от врагов и названа в честь святых Петра и Павла.</w:t>
      </w:r>
    </w:p>
    <w:p w:rsidR="00833DEB" w:rsidRDefault="00833DEB" w:rsidP="00810B27">
      <w:pPr>
        <w:jc w:val="center"/>
        <w:rPr>
          <w:b/>
          <w:sz w:val="28"/>
          <w:szCs w:val="28"/>
          <w:shd w:val="clear" w:color="auto" w:fill="FFFFFF"/>
        </w:rPr>
      </w:pPr>
    </w:p>
    <w:p w:rsidR="00833DEB" w:rsidRDefault="00833DEB" w:rsidP="00810B27">
      <w:pPr>
        <w:jc w:val="center"/>
        <w:rPr>
          <w:b/>
          <w:sz w:val="28"/>
          <w:szCs w:val="28"/>
          <w:shd w:val="clear" w:color="auto" w:fill="FFFFFF"/>
        </w:rPr>
      </w:pPr>
      <w:r w:rsidRPr="001D337E">
        <w:rPr>
          <w:b/>
          <w:sz w:val="28"/>
          <w:szCs w:val="28"/>
          <w:shd w:val="clear" w:color="auto" w:fill="FFFFFF"/>
        </w:rPr>
        <w:t xml:space="preserve">Слайд </w:t>
      </w:r>
      <w:r>
        <w:rPr>
          <w:b/>
          <w:sz w:val="28"/>
          <w:szCs w:val="28"/>
          <w:shd w:val="clear" w:color="auto" w:fill="FFFFFF"/>
        </w:rPr>
        <w:t>7</w:t>
      </w:r>
    </w:p>
    <w:p w:rsidR="00833DEB" w:rsidRDefault="00833DEB" w:rsidP="00810B27">
      <w:pPr>
        <w:jc w:val="center"/>
        <w:rPr>
          <w:b/>
          <w:sz w:val="28"/>
          <w:szCs w:val="28"/>
          <w:shd w:val="clear" w:color="auto" w:fill="FFFFFF"/>
        </w:rPr>
      </w:pPr>
    </w:p>
    <w:p w:rsidR="00833DEB" w:rsidRDefault="00833DEB" w:rsidP="00810B27">
      <w:pPr>
        <w:jc w:val="center"/>
        <w:rPr>
          <w:b/>
          <w:sz w:val="28"/>
          <w:szCs w:val="28"/>
          <w:shd w:val="clear" w:color="auto" w:fill="FFFFFF"/>
        </w:rPr>
      </w:pPr>
      <w:r>
        <w:rPr>
          <w:b/>
          <w:sz w:val="28"/>
          <w:szCs w:val="28"/>
          <w:shd w:val="clear" w:color="auto" w:fill="FFFFFF"/>
        </w:rPr>
        <w:t xml:space="preserve">  </w:t>
      </w:r>
      <w:r w:rsidRPr="00DE366E">
        <w:rPr>
          <w:b/>
          <w:noProof/>
          <w:sz w:val="28"/>
          <w:szCs w:val="28"/>
          <w:shd w:val="clear" w:color="auto" w:fill="FFFFFF"/>
        </w:rPr>
        <w:pict>
          <v:shape id="Рисунок 21" o:spid="_x0000_i1032" type="#_x0000_t75" style="width:306pt;height:229.5pt;visibility:visible">
            <v:imagedata r:id="rId17" o:title=""/>
          </v:shape>
        </w:pict>
      </w:r>
    </w:p>
    <w:p w:rsidR="00833DEB" w:rsidRDefault="00833DEB" w:rsidP="00A00307">
      <w:pPr>
        <w:rPr>
          <w:b/>
          <w:sz w:val="28"/>
          <w:szCs w:val="28"/>
          <w:shd w:val="clear" w:color="auto" w:fill="FFFFFF"/>
        </w:rPr>
      </w:pPr>
      <w:r w:rsidRPr="00A00307">
        <w:rPr>
          <w:b/>
          <w:sz w:val="28"/>
          <w:szCs w:val="28"/>
          <w:shd w:val="clear" w:color="auto" w:fill="FFFFFF"/>
        </w:rPr>
        <w:t xml:space="preserve">Воспитатель:                                                                                                                                        </w:t>
      </w:r>
      <w:r w:rsidRPr="00A00307">
        <w:rPr>
          <w:sz w:val="28"/>
          <w:szCs w:val="28"/>
          <w:shd w:val="clear" w:color="auto" w:fill="FFFFFF"/>
        </w:rPr>
        <w:t xml:space="preserve">И не  было бы  нашего города, не будь здесь Великой реки.                                                         </w:t>
      </w:r>
      <w:r w:rsidRPr="00A00307">
        <w:rPr>
          <w:b/>
          <w:sz w:val="28"/>
          <w:szCs w:val="28"/>
          <w:shd w:val="clear" w:color="auto" w:fill="FFFFFF"/>
        </w:rPr>
        <w:t>Ребенок:</w:t>
      </w:r>
    </w:p>
    <w:p w:rsidR="00833DEB" w:rsidRDefault="00833DEB" w:rsidP="00733FCF">
      <w:pPr>
        <w:rPr>
          <w:sz w:val="28"/>
          <w:szCs w:val="28"/>
          <w:shd w:val="clear" w:color="auto" w:fill="FFFFFF"/>
        </w:rPr>
      </w:pPr>
      <w:r w:rsidRPr="00A00307">
        <w:rPr>
          <w:sz w:val="28"/>
          <w:szCs w:val="28"/>
          <w:shd w:val="clear" w:color="auto" w:fill="FFFFFF"/>
        </w:rPr>
        <w:t xml:space="preserve">Есть в нашем городе река                                                                                                                                               </w:t>
      </w:r>
      <w:r>
        <w:rPr>
          <w:sz w:val="28"/>
          <w:szCs w:val="28"/>
          <w:shd w:val="clear" w:color="auto" w:fill="FFFFFF"/>
        </w:rPr>
        <w:t xml:space="preserve">               </w:t>
      </w:r>
      <w:r w:rsidRPr="00A00307">
        <w:rPr>
          <w:sz w:val="28"/>
          <w:szCs w:val="28"/>
          <w:shd w:val="clear" w:color="auto" w:fill="FFFFFF"/>
        </w:rPr>
        <w:t xml:space="preserve">И широка и глубока речная синева                                                                                                            Нева весною в берег бьет,                                                                                                           </w:t>
      </w:r>
      <w:r>
        <w:rPr>
          <w:sz w:val="28"/>
          <w:szCs w:val="28"/>
          <w:shd w:val="clear" w:color="auto" w:fill="FFFFFF"/>
        </w:rPr>
        <w:t xml:space="preserve">    </w:t>
      </w:r>
      <w:r w:rsidRPr="00A00307">
        <w:rPr>
          <w:sz w:val="28"/>
          <w:szCs w:val="28"/>
          <w:shd w:val="clear" w:color="auto" w:fill="FFFFFF"/>
        </w:rPr>
        <w:t xml:space="preserve">Нева к заливу лед несет,                                                                                                                                                                                      </w:t>
      </w:r>
      <w:r>
        <w:rPr>
          <w:sz w:val="28"/>
          <w:szCs w:val="28"/>
          <w:shd w:val="clear" w:color="auto" w:fill="FFFFFF"/>
        </w:rPr>
        <w:t xml:space="preserve">     </w:t>
      </w:r>
      <w:r w:rsidRPr="00A00307">
        <w:rPr>
          <w:sz w:val="28"/>
          <w:szCs w:val="28"/>
          <w:shd w:val="clear" w:color="auto" w:fill="FFFFFF"/>
        </w:rPr>
        <w:t>Когда от ладожского льда</w:t>
      </w:r>
    </w:p>
    <w:p w:rsidR="00833DEB" w:rsidRDefault="00833DEB" w:rsidP="00733FCF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О</w:t>
      </w:r>
      <w:r w:rsidRPr="00A00307">
        <w:rPr>
          <w:sz w:val="28"/>
          <w:szCs w:val="28"/>
          <w:shd w:val="clear" w:color="auto" w:fill="FFFFFF"/>
        </w:rPr>
        <w:t>свобождается вода</w:t>
      </w:r>
    </w:p>
    <w:p w:rsidR="00833DEB" w:rsidRDefault="00833DEB" w:rsidP="00733FCF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То в эту воду с высоты</w:t>
      </w:r>
    </w:p>
    <w:p w:rsidR="00833DEB" w:rsidRDefault="00833DEB" w:rsidP="00733FCF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Глядят, как в зеркало мосты.</w:t>
      </w:r>
    </w:p>
    <w:p w:rsidR="00833DEB" w:rsidRDefault="00833DEB" w:rsidP="00A00307">
      <w:pPr>
        <w:rPr>
          <w:b/>
          <w:sz w:val="28"/>
          <w:szCs w:val="28"/>
          <w:shd w:val="clear" w:color="auto" w:fill="FFFFFF"/>
        </w:rPr>
      </w:pPr>
    </w:p>
    <w:p w:rsidR="00833DEB" w:rsidRDefault="00833DEB" w:rsidP="00351A65">
      <w:pPr>
        <w:rPr>
          <w:b/>
          <w:sz w:val="28"/>
          <w:szCs w:val="28"/>
          <w:shd w:val="clear" w:color="auto" w:fill="FFFFFF"/>
        </w:rPr>
      </w:pPr>
      <w:r w:rsidRPr="00A00307">
        <w:rPr>
          <w:b/>
          <w:sz w:val="28"/>
          <w:szCs w:val="28"/>
          <w:shd w:val="clear" w:color="auto" w:fill="FFFFFF"/>
        </w:rPr>
        <w:t xml:space="preserve">Воспитатель:  </w:t>
      </w:r>
    </w:p>
    <w:p w:rsidR="00833DEB" w:rsidRDefault="00833DEB" w:rsidP="00351A65">
      <w:pPr>
        <w:rPr>
          <w:sz w:val="28"/>
          <w:szCs w:val="28"/>
          <w:shd w:val="clear" w:color="auto" w:fill="FFFFFF"/>
        </w:rPr>
      </w:pPr>
      <w:r w:rsidRPr="00733FCF">
        <w:rPr>
          <w:sz w:val="28"/>
          <w:szCs w:val="28"/>
          <w:shd w:val="clear" w:color="auto" w:fill="FFFFFF"/>
        </w:rPr>
        <w:t>Нева</w:t>
      </w:r>
      <w:r>
        <w:rPr>
          <w:sz w:val="28"/>
          <w:szCs w:val="28"/>
          <w:shd w:val="clear" w:color="auto" w:fill="FFFFFF"/>
        </w:rPr>
        <w:t xml:space="preserve"> </w:t>
      </w:r>
      <w:r w:rsidRPr="00733FCF">
        <w:rPr>
          <w:sz w:val="28"/>
          <w:szCs w:val="28"/>
          <w:shd w:val="clear" w:color="auto" w:fill="FFFFFF"/>
        </w:rPr>
        <w:t xml:space="preserve">- главная река города. Вытекает река их Ладожского озера, впадает в Финский залив, разбиваясь на несколько более мелких рек. </w:t>
      </w:r>
      <w:r w:rsidRPr="00351A65">
        <w:rPr>
          <w:sz w:val="28"/>
          <w:szCs w:val="28"/>
          <w:shd w:val="clear" w:color="auto" w:fill="FFFFFF"/>
        </w:rPr>
        <w:t xml:space="preserve">Между ними находятся острова, ведь наш город находится на островах, поэтому в Санкт-Петербурге много мостов.  </w:t>
      </w:r>
    </w:p>
    <w:p w:rsidR="00833DEB" w:rsidRDefault="00833DEB" w:rsidP="00351A65">
      <w:pPr>
        <w:jc w:val="center"/>
        <w:rPr>
          <w:b/>
          <w:sz w:val="28"/>
          <w:szCs w:val="28"/>
          <w:shd w:val="clear" w:color="auto" w:fill="FFFFFF"/>
        </w:rPr>
      </w:pPr>
    </w:p>
    <w:p w:rsidR="00833DEB" w:rsidRDefault="00833DEB" w:rsidP="00351A65">
      <w:pPr>
        <w:jc w:val="center"/>
        <w:rPr>
          <w:b/>
          <w:sz w:val="28"/>
          <w:szCs w:val="28"/>
          <w:shd w:val="clear" w:color="auto" w:fill="FFFFFF"/>
        </w:rPr>
      </w:pPr>
    </w:p>
    <w:p w:rsidR="00833DEB" w:rsidRDefault="00833DEB" w:rsidP="00351A65">
      <w:pPr>
        <w:jc w:val="center"/>
        <w:rPr>
          <w:b/>
          <w:sz w:val="28"/>
          <w:szCs w:val="28"/>
          <w:shd w:val="clear" w:color="auto" w:fill="FFFFFF"/>
        </w:rPr>
      </w:pPr>
    </w:p>
    <w:p w:rsidR="00833DEB" w:rsidRDefault="00833DEB" w:rsidP="00351A65">
      <w:pPr>
        <w:jc w:val="center"/>
        <w:rPr>
          <w:b/>
          <w:sz w:val="28"/>
          <w:szCs w:val="28"/>
          <w:shd w:val="clear" w:color="auto" w:fill="FFFFFF"/>
        </w:rPr>
      </w:pPr>
    </w:p>
    <w:p w:rsidR="00833DEB" w:rsidRDefault="00833DEB" w:rsidP="00351A65">
      <w:pPr>
        <w:jc w:val="center"/>
        <w:rPr>
          <w:b/>
          <w:sz w:val="28"/>
          <w:szCs w:val="28"/>
          <w:shd w:val="clear" w:color="auto" w:fill="FFFFFF"/>
        </w:rPr>
      </w:pPr>
      <w:r w:rsidRPr="001D337E">
        <w:rPr>
          <w:b/>
          <w:sz w:val="28"/>
          <w:szCs w:val="28"/>
          <w:shd w:val="clear" w:color="auto" w:fill="FFFFFF"/>
        </w:rPr>
        <w:t xml:space="preserve">Слайд </w:t>
      </w:r>
      <w:r>
        <w:rPr>
          <w:b/>
          <w:sz w:val="28"/>
          <w:szCs w:val="28"/>
          <w:shd w:val="clear" w:color="auto" w:fill="FFFFFF"/>
        </w:rPr>
        <w:t>8</w:t>
      </w:r>
    </w:p>
    <w:p w:rsidR="00833DEB" w:rsidRPr="00733FCF" w:rsidRDefault="00833DEB" w:rsidP="00351A65">
      <w:pPr>
        <w:rPr>
          <w:b/>
          <w:sz w:val="28"/>
          <w:szCs w:val="28"/>
          <w:shd w:val="clear" w:color="auto" w:fill="FFFFFF"/>
        </w:rPr>
      </w:pPr>
      <w:r w:rsidRPr="00351A65">
        <w:rPr>
          <w:sz w:val="28"/>
          <w:szCs w:val="28"/>
          <w:shd w:val="clear" w:color="auto" w:fill="FFFFFF"/>
        </w:rPr>
        <w:t xml:space="preserve">                                                                                                                                    </w:t>
      </w:r>
    </w:p>
    <w:p w:rsidR="00833DEB" w:rsidRDefault="00833DEB" w:rsidP="00733FCF">
      <w:pPr>
        <w:jc w:val="center"/>
        <w:rPr>
          <w:b/>
          <w:sz w:val="28"/>
          <w:szCs w:val="28"/>
          <w:shd w:val="clear" w:color="auto" w:fill="FFFFFF"/>
        </w:rPr>
      </w:pPr>
      <w:r>
        <w:rPr>
          <w:noProof/>
        </w:rPr>
        <w:pict>
          <v:shape id="_x0000_s1026" type="#_x0000_t75" style="position:absolute;left:0;text-align:left;margin-left:96.75pt;margin-top:2.35pt;width:320.4pt;height:240.8pt;z-index:251658240">
            <v:imagedata r:id="rId18" o:title=""/>
            <w10:wrap type="square" side="right"/>
          </v:shape>
          <o:OLEObject Type="Embed" ProgID="PowerPoint.Slide.12" ShapeID="_x0000_s1026" DrawAspect="Content" ObjectID="_1613055791" r:id="rId19"/>
        </w:pict>
      </w:r>
    </w:p>
    <w:p w:rsidR="00833DEB" w:rsidRDefault="00833DEB" w:rsidP="00733FCF">
      <w:pPr>
        <w:jc w:val="center"/>
        <w:rPr>
          <w:b/>
          <w:sz w:val="28"/>
          <w:szCs w:val="28"/>
          <w:shd w:val="clear" w:color="auto" w:fill="FFFFFF"/>
        </w:rPr>
      </w:pPr>
    </w:p>
    <w:p w:rsidR="00833DEB" w:rsidRDefault="00833DEB" w:rsidP="00CD4F3E">
      <w:pPr>
        <w:jc w:val="center"/>
        <w:rPr>
          <w:b/>
          <w:sz w:val="28"/>
          <w:szCs w:val="28"/>
          <w:shd w:val="clear" w:color="auto" w:fill="FFFFFF"/>
        </w:rPr>
      </w:pPr>
    </w:p>
    <w:p w:rsidR="00833DEB" w:rsidRDefault="00833DEB" w:rsidP="00A00307">
      <w:pPr>
        <w:rPr>
          <w:b/>
          <w:sz w:val="28"/>
          <w:szCs w:val="28"/>
          <w:shd w:val="clear" w:color="auto" w:fill="FFFFFF"/>
        </w:rPr>
      </w:pPr>
      <w:r>
        <w:rPr>
          <w:b/>
          <w:sz w:val="28"/>
          <w:szCs w:val="28"/>
          <w:shd w:val="clear" w:color="auto" w:fill="FFFFFF"/>
        </w:rPr>
        <w:br w:type="textWrapping" w:clear="all"/>
        <w:t xml:space="preserve"> </w:t>
      </w:r>
    </w:p>
    <w:p w:rsidR="00833DEB" w:rsidRPr="00197E52" w:rsidRDefault="00833DEB" w:rsidP="00197E52">
      <w:pPr>
        <w:rPr>
          <w:b/>
          <w:sz w:val="28"/>
          <w:szCs w:val="28"/>
          <w:shd w:val="clear" w:color="auto" w:fill="FFFFFF"/>
        </w:rPr>
      </w:pPr>
      <w:r w:rsidRPr="00197E52">
        <w:rPr>
          <w:b/>
          <w:sz w:val="28"/>
          <w:szCs w:val="28"/>
          <w:shd w:val="clear" w:color="auto" w:fill="FFFFFF"/>
        </w:rPr>
        <w:t xml:space="preserve">Ребенок: </w:t>
      </w:r>
    </w:p>
    <w:p w:rsidR="00833DEB" w:rsidRDefault="00833DEB" w:rsidP="00197E52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У Дворцового моста</w:t>
      </w:r>
    </w:p>
    <w:p w:rsidR="00833DEB" w:rsidRDefault="00833DEB" w:rsidP="00197E52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Есть секрет большой.</w:t>
      </w:r>
    </w:p>
    <w:p w:rsidR="00833DEB" w:rsidRDefault="00833DEB" w:rsidP="00197E52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Днем, как все мосты висит,</w:t>
      </w:r>
    </w:p>
    <w:p w:rsidR="00833DEB" w:rsidRDefault="00833DEB" w:rsidP="00197E52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Ночью – разводной.</w:t>
      </w:r>
    </w:p>
    <w:p w:rsidR="00833DEB" w:rsidRDefault="00833DEB" w:rsidP="00197E52">
      <w:pPr>
        <w:rPr>
          <w:sz w:val="28"/>
          <w:szCs w:val="28"/>
          <w:shd w:val="clear" w:color="auto" w:fill="FFFFFF"/>
        </w:rPr>
      </w:pPr>
    </w:p>
    <w:p w:rsidR="00833DEB" w:rsidRPr="00197E52" w:rsidRDefault="00833DEB" w:rsidP="00197E52">
      <w:pPr>
        <w:rPr>
          <w:b/>
          <w:sz w:val="28"/>
          <w:szCs w:val="28"/>
          <w:shd w:val="clear" w:color="auto" w:fill="FFFFFF"/>
        </w:rPr>
      </w:pPr>
      <w:r w:rsidRPr="00197E52">
        <w:rPr>
          <w:b/>
          <w:sz w:val="28"/>
          <w:szCs w:val="28"/>
          <w:shd w:val="clear" w:color="auto" w:fill="FFFFFF"/>
        </w:rPr>
        <w:t>Воспитатель:</w:t>
      </w:r>
    </w:p>
    <w:p w:rsidR="00833DEB" w:rsidRDefault="00833DEB" w:rsidP="00197E52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Дети, скажите, пожалуйста, для чего разводят мосты?</w:t>
      </w:r>
    </w:p>
    <w:p w:rsidR="00833DEB" w:rsidRDefault="00833DEB" w:rsidP="00197E52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Почему их разводят ночью?</w:t>
      </w:r>
    </w:p>
    <w:p w:rsidR="00833DEB" w:rsidRPr="00CD4F3E" w:rsidRDefault="00833DEB" w:rsidP="00197E52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(ответы детей)</w:t>
      </w:r>
    </w:p>
    <w:p w:rsidR="00833DEB" w:rsidRDefault="00833DEB" w:rsidP="00CD4F3E">
      <w:pPr>
        <w:rPr>
          <w:b/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                                                                       </w:t>
      </w:r>
      <w:r w:rsidRPr="001D337E">
        <w:rPr>
          <w:b/>
          <w:sz w:val="28"/>
          <w:szCs w:val="28"/>
          <w:shd w:val="clear" w:color="auto" w:fill="FFFFFF"/>
        </w:rPr>
        <w:t xml:space="preserve">Слайд </w:t>
      </w:r>
      <w:r>
        <w:rPr>
          <w:b/>
          <w:sz w:val="28"/>
          <w:szCs w:val="28"/>
          <w:shd w:val="clear" w:color="auto" w:fill="FFFFFF"/>
        </w:rPr>
        <w:t>9</w:t>
      </w:r>
    </w:p>
    <w:p w:rsidR="00833DEB" w:rsidRDefault="00833DEB" w:rsidP="00CD4F3E">
      <w:pPr>
        <w:rPr>
          <w:b/>
          <w:sz w:val="28"/>
          <w:szCs w:val="28"/>
          <w:shd w:val="clear" w:color="auto" w:fill="FFFFFF"/>
        </w:rPr>
      </w:pPr>
    </w:p>
    <w:p w:rsidR="00833DEB" w:rsidRDefault="00833DEB" w:rsidP="00CD4F3E">
      <w:pPr>
        <w:rPr>
          <w:b/>
          <w:sz w:val="28"/>
          <w:szCs w:val="28"/>
          <w:shd w:val="clear" w:color="auto" w:fill="FFFFFF"/>
        </w:rPr>
      </w:pPr>
      <w:r>
        <w:rPr>
          <w:b/>
          <w:sz w:val="28"/>
          <w:szCs w:val="28"/>
          <w:shd w:val="clear" w:color="auto" w:fill="FFFFFF"/>
        </w:rPr>
        <w:t xml:space="preserve">                               </w:t>
      </w:r>
      <w:r w:rsidRPr="003A770E">
        <w:rPr>
          <w:b/>
          <w:sz w:val="28"/>
          <w:szCs w:val="28"/>
          <w:shd w:val="clear" w:color="auto" w:fill="FFFFFF"/>
        </w:rPr>
        <w:object w:dxaOrig="7191" w:dyaOrig="5399">
          <v:shape id="_x0000_i1035" type="#_x0000_t75" style="width:312.75pt;height:234.75pt" o:ole="">
            <v:imagedata r:id="rId20" o:title=""/>
          </v:shape>
          <o:OLEObject Type="Embed" ProgID="PowerPoint.Slide.12" ShapeID="_x0000_i1035" DrawAspect="Content" ObjectID="_1613055782" r:id="rId21"/>
        </w:object>
      </w:r>
    </w:p>
    <w:p w:rsidR="00833DEB" w:rsidRPr="007F446A" w:rsidRDefault="00833DEB" w:rsidP="00BC7B2F">
      <w:pPr>
        <w:rPr>
          <w:b/>
          <w:sz w:val="28"/>
          <w:szCs w:val="28"/>
          <w:shd w:val="clear" w:color="auto" w:fill="FFFFFF"/>
        </w:rPr>
      </w:pPr>
      <w:r w:rsidRPr="007F446A">
        <w:rPr>
          <w:b/>
          <w:sz w:val="28"/>
          <w:szCs w:val="28"/>
          <w:shd w:val="clear" w:color="auto" w:fill="FFFFFF"/>
        </w:rPr>
        <w:t>Воспитатель:</w:t>
      </w:r>
    </w:p>
    <w:p w:rsidR="00833DEB" w:rsidRDefault="00833DEB" w:rsidP="00BC7B2F">
      <w:pPr>
        <w:rPr>
          <w:b/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Назовите, пожалуйста, какие реки нашего города, вы еще знаете?</w:t>
      </w:r>
      <w:r w:rsidRPr="00CD4F3E">
        <w:rPr>
          <w:b/>
          <w:sz w:val="28"/>
          <w:szCs w:val="28"/>
          <w:shd w:val="clear" w:color="auto" w:fill="FFFFFF"/>
        </w:rPr>
        <w:t xml:space="preserve"> </w:t>
      </w:r>
    </w:p>
    <w:p w:rsidR="00833DEB" w:rsidRDefault="00833DEB" w:rsidP="00BC7B2F">
      <w:pPr>
        <w:rPr>
          <w:b/>
          <w:sz w:val="28"/>
          <w:szCs w:val="28"/>
          <w:shd w:val="clear" w:color="auto" w:fill="FFFFFF"/>
        </w:rPr>
      </w:pPr>
    </w:p>
    <w:p w:rsidR="00833DEB" w:rsidRPr="00BC7B2F" w:rsidRDefault="00833DEB" w:rsidP="00BC7B2F">
      <w:pPr>
        <w:rPr>
          <w:sz w:val="28"/>
          <w:szCs w:val="28"/>
          <w:shd w:val="clear" w:color="auto" w:fill="FFFFFF"/>
        </w:rPr>
      </w:pPr>
      <w:r w:rsidRPr="00BC7B2F">
        <w:rPr>
          <w:sz w:val="28"/>
          <w:szCs w:val="28"/>
          <w:shd w:val="clear" w:color="auto" w:fill="FFFFFF"/>
        </w:rPr>
        <w:t>Для фонтанов очень-очень</w:t>
      </w:r>
    </w:p>
    <w:p w:rsidR="00833DEB" w:rsidRPr="00BC7B2F" w:rsidRDefault="00833DEB" w:rsidP="00BC7B2F">
      <w:pPr>
        <w:rPr>
          <w:sz w:val="28"/>
          <w:szCs w:val="28"/>
          <w:shd w:val="clear" w:color="auto" w:fill="FFFFFF"/>
        </w:rPr>
      </w:pPr>
      <w:r w:rsidRPr="00BC7B2F">
        <w:rPr>
          <w:sz w:val="28"/>
          <w:szCs w:val="28"/>
          <w:shd w:val="clear" w:color="auto" w:fill="FFFFFF"/>
        </w:rPr>
        <w:t>Нам вода нужна была.</w:t>
      </w:r>
    </w:p>
    <w:p w:rsidR="00833DEB" w:rsidRPr="00BC7B2F" w:rsidRDefault="00833DEB" w:rsidP="00BC7B2F">
      <w:pPr>
        <w:rPr>
          <w:sz w:val="28"/>
          <w:szCs w:val="28"/>
          <w:shd w:val="clear" w:color="auto" w:fill="FFFFFF"/>
        </w:rPr>
      </w:pPr>
      <w:r w:rsidRPr="00BC7B2F">
        <w:rPr>
          <w:sz w:val="28"/>
          <w:szCs w:val="28"/>
          <w:shd w:val="clear" w:color="auto" w:fill="FFFFFF"/>
        </w:rPr>
        <w:t>Той воды не пожалела</w:t>
      </w:r>
    </w:p>
    <w:p w:rsidR="00833DEB" w:rsidRDefault="00833DEB" w:rsidP="00BC7B2F">
      <w:pPr>
        <w:rPr>
          <w:sz w:val="28"/>
          <w:szCs w:val="28"/>
          <w:shd w:val="clear" w:color="auto" w:fill="FFFFFF"/>
        </w:rPr>
      </w:pPr>
      <w:r w:rsidRPr="00BC7B2F">
        <w:rPr>
          <w:sz w:val="28"/>
          <w:szCs w:val="28"/>
          <w:shd w:val="clear" w:color="auto" w:fill="FFFFFF"/>
        </w:rPr>
        <w:t>Речка добрая дала.</w:t>
      </w:r>
    </w:p>
    <w:p w:rsidR="00833DEB" w:rsidRDefault="00833DEB" w:rsidP="00BC7B2F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- Мне воды совсем не жалко, </w:t>
      </w:r>
    </w:p>
    <w:p w:rsidR="00833DEB" w:rsidRDefault="00833DEB" w:rsidP="00BC7B2F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- Говорит река ….</w:t>
      </w:r>
    </w:p>
    <w:p w:rsidR="00833DEB" w:rsidRDefault="00833DEB" w:rsidP="00BC7B2F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                                ( Фонтанка)</w:t>
      </w:r>
    </w:p>
    <w:p w:rsidR="00833DEB" w:rsidRPr="007F446A" w:rsidRDefault="00833DEB" w:rsidP="00BC7B2F">
      <w:pPr>
        <w:rPr>
          <w:b/>
          <w:sz w:val="28"/>
          <w:szCs w:val="28"/>
          <w:shd w:val="clear" w:color="auto" w:fill="FFFFFF"/>
        </w:rPr>
      </w:pPr>
      <w:r w:rsidRPr="007F446A">
        <w:rPr>
          <w:b/>
          <w:sz w:val="28"/>
          <w:szCs w:val="28"/>
          <w:shd w:val="clear" w:color="auto" w:fill="FFFFFF"/>
        </w:rPr>
        <w:t>Физкультминутка:</w:t>
      </w:r>
    </w:p>
    <w:p w:rsidR="00833DEB" w:rsidRDefault="00833DEB" w:rsidP="00BC7B2F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Наш трамвайчик на Фонтанке</w:t>
      </w:r>
    </w:p>
    <w:p w:rsidR="00833DEB" w:rsidRDefault="00833DEB" w:rsidP="00BC7B2F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Оттолкнулся и дал ход,       (дети встали)</w:t>
      </w:r>
    </w:p>
    <w:p w:rsidR="00833DEB" w:rsidRDefault="00833DEB" w:rsidP="00BC7B2F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Он шагнул назад сначала,   (шаг назад)</w:t>
      </w:r>
    </w:p>
    <w:p w:rsidR="00833DEB" w:rsidRDefault="00833DEB" w:rsidP="00BC7B2F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А потом шагнул вперед,      (шаг вперед)</w:t>
      </w:r>
    </w:p>
    <w:p w:rsidR="00833DEB" w:rsidRDefault="00833DEB" w:rsidP="00BC7B2F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И поплыл по речке,              (волнообразное движение руками)</w:t>
      </w:r>
    </w:p>
    <w:p w:rsidR="00833DEB" w:rsidRDefault="00833DEB" w:rsidP="00BC7B2F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Набирая полный ход,           (ходьба на месте)</w:t>
      </w:r>
    </w:p>
    <w:p w:rsidR="00833DEB" w:rsidRDefault="00833DEB" w:rsidP="00BC7B2F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По Фонтанке покатили</w:t>
      </w:r>
    </w:p>
    <w:p w:rsidR="00833DEB" w:rsidRDefault="00833DEB" w:rsidP="00BC7B2F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Мы вперед, вперед, вперед…</w:t>
      </w:r>
    </w:p>
    <w:p w:rsidR="00833DEB" w:rsidRPr="00BC7B2F" w:rsidRDefault="00833DEB" w:rsidP="00BC7B2F">
      <w:pPr>
        <w:rPr>
          <w:sz w:val="28"/>
          <w:szCs w:val="28"/>
          <w:shd w:val="clear" w:color="auto" w:fill="FFFFFF"/>
        </w:rPr>
      </w:pPr>
    </w:p>
    <w:p w:rsidR="00833DEB" w:rsidRDefault="00833DEB" w:rsidP="00CD4F3E">
      <w:pPr>
        <w:jc w:val="center"/>
        <w:rPr>
          <w:b/>
          <w:sz w:val="28"/>
          <w:szCs w:val="28"/>
          <w:shd w:val="clear" w:color="auto" w:fill="FFFFFF"/>
        </w:rPr>
      </w:pPr>
      <w:r w:rsidRPr="001D337E">
        <w:rPr>
          <w:b/>
          <w:sz w:val="28"/>
          <w:szCs w:val="28"/>
          <w:shd w:val="clear" w:color="auto" w:fill="FFFFFF"/>
        </w:rPr>
        <w:t xml:space="preserve">Слайд </w:t>
      </w:r>
      <w:r>
        <w:rPr>
          <w:b/>
          <w:sz w:val="28"/>
          <w:szCs w:val="28"/>
          <w:shd w:val="clear" w:color="auto" w:fill="FFFFFF"/>
        </w:rPr>
        <w:t>10</w:t>
      </w:r>
    </w:p>
    <w:p w:rsidR="00833DEB" w:rsidRDefault="00833DEB" w:rsidP="00CD4F3E">
      <w:pPr>
        <w:jc w:val="center"/>
        <w:rPr>
          <w:b/>
          <w:sz w:val="28"/>
          <w:szCs w:val="28"/>
          <w:shd w:val="clear" w:color="auto" w:fill="FFFFFF"/>
        </w:rPr>
      </w:pPr>
    </w:p>
    <w:p w:rsidR="00833DEB" w:rsidRDefault="00833DEB" w:rsidP="00CD4F3E">
      <w:pPr>
        <w:jc w:val="center"/>
        <w:rPr>
          <w:b/>
          <w:sz w:val="28"/>
          <w:szCs w:val="28"/>
          <w:shd w:val="clear" w:color="auto" w:fill="FFFFFF"/>
        </w:rPr>
      </w:pPr>
      <w:r w:rsidRPr="003A770E">
        <w:rPr>
          <w:b/>
          <w:sz w:val="28"/>
          <w:szCs w:val="28"/>
          <w:shd w:val="clear" w:color="auto" w:fill="FFFFFF"/>
        </w:rPr>
        <w:object w:dxaOrig="7191" w:dyaOrig="5399">
          <v:shape id="_x0000_i1036" type="#_x0000_t75" style="width:305.25pt;height:232.5pt" o:ole="">
            <v:imagedata r:id="rId22" o:title=""/>
          </v:shape>
          <o:OLEObject Type="Embed" ProgID="PowerPoint.Slide.12" ShapeID="_x0000_i1036" DrawAspect="Content" ObjectID="_1613055783" r:id="rId23"/>
        </w:object>
      </w:r>
    </w:p>
    <w:p w:rsidR="00833DEB" w:rsidRPr="00423E9E" w:rsidRDefault="00833DEB" w:rsidP="00423E9E">
      <w:pPr>
        <w:rPr>
          <w:b/>
          <w:sz w:val="28"/>
          <w:szCs w:val="28"/>
          <w:shd w:val="clear" w:color="auto" w:fill="FFFFFF"/>
        </w:rPr>
      </w:pPr>
      <w:r w:rsidRPr="00423E9E">
        <w:rPr>
          <w:b/>
          <w:sz w:val="28"/>
          <w:szCs w:val="28"/>
          <w:shd w:val="clear" w:color="auto" w:fill="FFFFFF"/>
        </w:rPr>
        <w:t>Ребенок:</w:t>
      </w:r>
    </w:p>
    <w:p w:rsidR="00833DEB" w:rsidRDefault="00833DEB" w:rsidP="00423E9E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Гуляя в центре города</w:t>
      </w:r>
    </w:p>
    <w:p w:rsidR="00833DEB" w:rsidRDefault="00833DEB" w:rsidP="00423E9E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Пройдите вдоль Невы</w:t>
      </w:r>
    </w:p>
    <w:p w:rsidR="00833DEB" w:rsidRDefault="00833DEB" w:rsidP="00423E9E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Стоят вдвоем на набережной</w:t>
      </w:r>
    </w:p>
    <w:p w:rsidR="00833DEB" w:rsidRDefault="00833DEB" w:rsidP="00423E9E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Каменные львы.</w:t>
      </w:r>
    </w:p>
    <w:p w:rsidR="00833DEB" w:rsidRDefault="00833DEB" w:rsidP="00423E9E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Они хранят наш город</w:t>
      </w:r>
    </w:p>
    <w:p w:rsidR="00833DEB" w:rsidRDefault="00833DEB" w:rsidP="00423E9E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От наводнений, бед.</w:t>
      </w:r>
    </w:p>
    <w:p w:rsidR="00833DEB" w:rsidRDefault="00833DEB" w:rsidP="00423E9E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Погладьте их за это,</w:t>
      </w:r>
    </w:p>
    <w:p w:rsidR="00833DEB" w:rsidRDefault="00833DEB" w:rsidP="00423E9E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Плохого в этом нет.</w:t>
      </w:r>
    </w:p>
    <w:p w:rsidR="00833DEB" w:rsidRDefault="00833DEB" w:rsidP="00423E9E">
      <w:pPr>
        <w:rPr>
          <w:sz w:val="28"/>
          <w:szCs w:val="28"/>
          <w:shd w:val="clear" w:color="auto" w:fill="FFFFFF"/>
        </w:rPr>
      </w:pPr>
    </w:p>
    <w:p w:rsidR="00833DEB" w:rsidRPr="00AD2822" w:rsidRDefault="00833DEB" w:rsidP="00423E9E">
      <w:pPr>
        <w:rPr>
          <w:b/>
          <w:sz w:val="28"/>
          <w:szCs w:val="28"/>
          <w:shd w:val="clear" w:color="auto" w:fill="FFFFFF"/>
        </w:rPr>
      </w:pPr>
      <w:r w:rsidRPr="00AD2822">
        <w:rPr>
          <w:b/>
          <w:sz w:val="28"/>
          <w:szCs w:val="28"/>
          <w:shd w:val="clear" w:color="auto" w:fill="FFFFFF"/>
        </w:rPr>
        <w:t>Воспитатель:</w:t>
      </w:r>
    </w:p>
    <w:p w:rsidR="00833DEB" w:rsidRDefault="00833DEB" w:rsidP="00423E9E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Мода на львов пришла из Европы. Лев является символом могущества. Петр Первый вовремя основания города видел его, как могущественную столицу государства Российского. Поэтому в петровские времена царь зверей присутствовал повсюду.</w:t>
      </w:r>
    </w:p>
    <w:p w:rsidR="00833DEB" w:rsidRPr="00CD4F3E" w:rsidRDefault="00833DEB" w:rsidP="00423E9E">
      <w:pPr>
        <w:rPr>
          <w:sz w:val="28"/>
          <w:szCs w:val="28"/>
          <w:shd w:val="clear" w:color="auto" w:fill="FFFFFF"/>
        </w:rPr>
      </w:pPr>
    </w:p>
    <w:p w:rsidR="00833DEB" w:rsidRDefault="00833DEB" w:rsidP="00CD4F3E">
      <w:pPr>
        <w:jc w:val="center"/>
        <w:rPr>
          <w:b/>
          <w:sz w:val="28"/>
          <w:szCs w:val="28"/>
          <w:shd w:val="clear" w:color="auto" w:fill="FFFFFF"/>
        </w:rPr>
      </w:pPr>
    </w:p>
    <w:p w:rsidR="00833DEB" w:rsidRDefault="00833DEB" w:rsidP="00CD4F3E">
      <w:pPr>
        <w:jc w:val="center"/>
        <w:rPr>
          <w:b/>
          <w:sz w:val="28"/>
          <w:szCs w:val="28"/>
          <w:shd w:val="clear" w:color="auto" w:fill="FFFFFF"/>
        </w:rPr>
      </w:pPr>
      <w:r w:rsidRPr="001D337E">
        <w:rPr>
          <w:b/>
          <w:sz w:val="28"/>
          <w:szCs w:val="28"/>
          <w:shd w:val="clear" w:color="auto" w:fill="FFFFFF"/>
        </w:rPr>
        <w:t xml:space="preserve">Слайд </w:t>
      </w:r>
      <w:r>
        <w:rPr>
          <w:b/>
          <w:sz w:val="28"/>
          <w:szCs w:val="28"/>
          <w:shd w:val="clear" w:color="auto" w:fill="FFFFFF"/>
        </w:rPr>
        <w:t>11</w:t>
      </w:r>
    </w:p>
    <w:p w:rsidR="00833DEB" w:rsidRDefault="00833DEB" w:rsidP="00CD4F3E">
      <w:pPr>
        <w:jc w:val="center"/>
        <w:rPr>
          <w:b/>
          <w:sz w:val="28"/>
          <w:szCs w:val="28"/>
          <w:shd w:val="clear" w:color="auto" w:fill="FFFFFF"/>
        </w:rPr>
      </w:pPr>
    </w:p>
    <w:p w:rsidR="00833DEB" w:rsidRDefault="00833DEB" w:rsidP="00CD4F3E">
      <w:pPr>
        <w:jc w:val="center"/>
        <w:rPr>
          <w:b/>
          <w:sz w:val="28"/>
          <w:szCs w:val="28"/>
          <w:shd w:val="clear" w:color="auto" w:fill="FFFFFF"/>
        </w:rPr>
      </w:pPr>
      <w:r>
        <w:rPr>
          <w:b/>
          <w:sz w:val="28"/>
          <w:szCs w:val="28"/>
          <w:shd w:val="clear" w:color="auto" w:fill="FFFFFF"/>
        </w:rPr>
        <w:t xml:space="preserve"> </w:t>
      </w:r>
      <w:r w:rsidRPr="003A770E">
        <w:rPr>
          <w:b/>
          <w:sz w:val="28"/>
          <w:szCs w:val="28"/>
          <w:shd w:val="clear" w:color="auto" w:fill="FFFFFF"/>
        </w:rPr>
        <w:object w:dxaOrig="7191" w:dyaOrig="5399">
          <v:shape id="_x0000_i1037" type="#_x0000_t75" style="width:316.5pt;height:237.75pt" o:ole="">
            <v:imagedata r:id="rId24" o:title=""/>
          </v:shape>
          <o:OLEObject Type="Embed" ProgID="PowerPoint.Slide.12" ShapeID="_x0000_i1037" DrawAspect="Content" ObjectID="_1613055784" r:id="rId25"/>
        </w:object>
      </w:r>
    </w:p>
    <w:p w:rsidR="00833DEB" w:rsidRPr="008442B4" w:rsidRDefault="00833DEB" w:rsidP="008442B4">
      <w:pPr>
        <w:rPr>
          <w:b/>
          <w:sz w:val="28"/>
          <w:szCs w:val="28"/>
          <w:shd w:val="clear" w:color="auto" w:fill="FFFFFF"/>
        </w:rPr>
      </w:pPr>
      <w:r w:rsidRPr="008442B4">
        <w:rPr>
          <w:b/>
          <w:sz w:val="28"/>
          <w:szCs w:val="28"/>
          <w:shd w:val="clear" w:color="auto" w:fill="FFFFFF"/>
        </w:rPr>
        <w:t>Ребенок:</w:t>
      </w:r>
    </w:p>
    <w:p w:rsidR="00833DEB" w:rsidRDefault="00833DEB" w:rsidP="008442B4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В городе есть площадь</w:t>
      </w:r>
    </w:p>
    <w:p w:rsidR="00833DEB" w:rsidRDefault="00833DEB" w:rsidP="008442B4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По имени Дворцовая,</w:t>
      </w:r>
    </w:p>
    <w:p w:rsidR="00833DEB" w:rsidRDefault="00833DEB" w:rsidP="008442B4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Побывать на ней все рады</w:t>
      </w:r>
    </w:p>
    <w:p w:rsidR="00833DEB" w:rsidRDefault="00833DEB" w:rsidP="008442B4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Тут проводятся парады.</w:t>
      </w:r>
    </w:p>
    <w:p w:rsidR="00833DEB" w:rsidRDefault="00833DEB" w:rsidP="008442B4">
      <w:pPr>
        <w:rPr>
          <w:sz w:val="28"/>
          <w:szCs w:val="28"/>
          <w:shd w:val="clear" w:color="auto" w:fill="FFFFFF"/>
        </w:rPr>
      </w:pPr>
    </w:p>
    <w:p w:rsidR="00833DEB" w:rsidRPr="008442B4" w:rsidRDefault="00833DEB" w:rsidP="008442B4">
      <w:pPr>
        <w:rPr>
          <w:b/>
          <w:sz w:val="28"/>
          <w:szCs w:val="28"/>
          <w:shd w:val="clear" w:color="auto" w:fill="FFFFFF"/>
        </w:rPr>
      </w:pPr>
      <w:r w:rsidRPr="008442B4">
        <w:rPr>
          <w:b/>
          <w:sz w:val="28"/>
          <w:szCs w:val="28"/>
          <w:shd w:val="clear" w:color="auto" w:fill="FFFFFF"/>
        </w:rPr>
        <w:t>Воспитатель:</w:t>
      </w:r>
    </w:p>
    <w:p w:rsidR="00833DEB" w:rsidRDefault="00833DEB" w:rsidP="008442B4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Дворцовая площадь – самая главная площадь Санкт – Петербурга. Это место – любимо гостями и жителями города. Её называют – сердце северной столицы. Над ее созданием трудились лучшие зодчие. Свое имя она получила по название Зимнего дворца, построенного по проекту архитектора Ф.Б. Растрелли в середине 18 века.</w:t>
      </w:r>
    </w:p>
    <w:p w:rsidR="00833DEB" w:rsidRDefault="00833DEB" w:rsidP="00107F1C">
      <w:pPr>
        <w:rPr>
          <w:b/>
          <w:sz w:val="28"/>
          <w:szCs w:val="28"/>
          <w:shd w:val="clear" w:color="auto" w:fill="FFFFFF"/>
        </w:rPr>
      </w:pPr>
      <w:r w:rsidRPr="00CD4F3E">
        <w:rPr>
          <w:b/>
          <w:sz w:val="28"/>
          <w:szCs w:val="28"/>
          <w:shd w:val="clear" w:color="auto" w:fill="FFFFFF"/>
        </w:rPr>
        <w:t xml:space="preserve"> </w:t>
      </w:r>
    </w:p>
    <w:p w:rsidR="00833DEB" w:rsidRDefault="00833DEB" w:rsidP="00CD4F3E">
      <w:pPr>
        <w:jc w:val="center"/>
        <w:rPr>
          <w:b/>
          <w:sz w:val="28"/>
          <w:szCs w:val="28"/>
          <w:shd w:val="clear" w:color="auto" w:fill="FFFFFF"/>
        </w:rPr>
      </w:pPr>
      <w:r w:rsidRPr="001D337E">
        <w:rPr>
          <w:b/>
          <w:sz w:val="28"/>
          <w:szCs w:val="28"/>
          <w:shd w:val="clear" w:color="auto" w:fill="FFFFFF"/>
        </w:rPr>
        <w:t xml:space="preserve">Слайд </w:t>
      </w:r>
      <w:r>
        <w:rPr>
          <w:b/>
          <w:sz w:val="28"/>
          <w:szCs w:val="28"/>
          <w:shd w:val="clear" w:color="auto" w:fill="FFFFFF"/>
        </w:rPr>
        <w:t>12</w:t>
      </w:r>
    </w:p>
    <w:p w:rsidR="00833DEB" w:rsidRDefault="00833DEB" w:rsidP="00CD4F3E">
      <w:pPr>
        <w:jc w:val="center"/>
        <w:rPr>
          <w:b/>
          <w:sz w:val="28"/>
          <w:szCs w:val="28"/>
          <w:shd w:val="clear" w:color="auto" w:fill="FFFFFF"/>
        </w:rPr>
      </w:pPr>
    </w:p>
    <w:p w:rsidR="00833DEB" w:rsidRDefault="00833DEB" w:rsidP="00CD4F3E">
      <w:pPr>
        <w:jc w:val="center"/>
        <w:rPr>
          <w:b/>
          <w:sz w:val="28"/>
          <w:szCs w:val="28"/>
          <w:shd w:val="clear" w:color="auto" w:fill="FFFFFF"/>
        </w:rPr>
      </w:pPr>
      <w:r>
        <w:rPr>
          <w:b/>
          <w:sz w:val="28"/>
          <w:szCs w:val="28"/>
          <w:shd w:val="clear" w:color="auto" w:fill="FFFFFF"/>
        </w:rPr>
        <w:t xml:space="preserve"> </w:t>
      </w:r>
      <w:r w:rsidRPr="003A770E">
        <w:rPr>
          <w:b/>
          <w:sz w:val="28"/>
          <w:szCs w:val="28"/>
          <w:shd w:val="clear" w:color="auto" w:fill="FFFFFF"/>
        </w:rPr>
        <w:object w:dxaOrig="7191" w:dyaOrig="5399">
          <v:shape id="_x0000_i1038" type="#_x0000_t75" style="width:327pt;height:246pt" o:ole="">
            <v:imagedata r:id="rId26" o:title=""/>
          </v:shape>
          <o:OLEObject Type="Embed" ProgID="PowerPoint.Slide.12" ShapeID="_x0000_i1038" DrawAspect="Content" ObjectID="_1613055785" r:id="rId27"/>
        </w:object>
      </w:r>
    </w:p>
    <w:p w:rsidR="00833DEB" w:rsidRPr="006B340E" w:rsidRDefault="00833DEB" w:rsidP="006B340E">
      <w:pPr>
        <w:rPr>
          <w:b/>
          <w:sz w:val="28"/>
          <w:szCs w:val="28"/>
          <w:shd w:val="clear" w:color="auto" w:fill="FFFFFF"/>
        </w:rPr>
      </w:pPr>
      <w:r w:rsidRPr="006B340E">
        <w:rPr>
          <w:b/>
          <w:sz w:val="28"/>
          <w:szCs w:val="28"/>
          <w:shd w:val="clear" w:color="auto" w:fill="FFFFFF"/>
        </w:rPr>
        <w:t>Ребенок:</w:t>
      </w:r>
    </w:p>
    <w:p w:rsidR="00833DEB" w:rsidRDefault="00833DEB" w:rsidP="006B340E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Вот музей прекрасный наш</w:t>
      </w:r>
    </w:p>
    <w:p w:rsidR="00833DEB" w:rsidRDefault="00833DEB" w:rsidP="006B340E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Под названием Эрмитаж.</w:t>
      </w:r>
    </w:p>
    <w:p w:rsidR="00833DEB" w:rsidRDefault="00833DEB" w:rsidP="006B340E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Он украсил город наш.</w:t>
      </w:r>
    </w:p>
    <w:p w:rsidR="00833DEB" w:rsidRDefault="00833DEB" w:rsidP="006B340E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Жили во дворце цари,</w:t>
      </w:r>
    </w:p>
    <w:p w:rsidR="00833DEB" w:rsidRDefault="00833DEB" w:rsidP="006B340E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А теперь гуляем мы.</w:t>
      </w:r>
    </w:p>
    <w:p w:rsidR="00833DEB" w:rsidRDefault="00833DEB" w:rsidP="006B340E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Царский трон, картины, вазы,</w:t>
      </w:r>
    </w:p>
    <w:p w:rsidR="00833DEB" w:rsidRDefault="00833DEB" w:rsidP="006B340E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Не запомнишь всего сразу,</w:t>
      </w:r>
    </w:p>
    <w:p w:rsidR="00833DEB" w:rsidRDefault="00833DEB" w:rsidP="006B340E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А еще – павлин – часы</w:t>
      </w:r>
    </w:p>
    <w:p w:rsidR="00833DEB" w:rsidRDefault="00833DEB" w:rsidP="006B340E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Удивительной красы.</w:t>
      </w:r>
    </w:p>
    <w:p w:rsidR="00833DEB" w:rsidRDefault="00833DEB" w:rsidP="006B340E">
      <w:pPr>
        <w:rPr>
          <w:sz w:val="28"/>
          <w:szCs w:val="28"/>
          <w:shd w:val="clear" w:color="auto" w:fill="FFFFFF"/>
        </w:rPr>
      </w:pPr>
    </w:p>
    <w:p w:rsidR="00833DEB" w:rsidRPr="006B340E" w:rsidRDefault="00833DEB" w:rsidP="006B340E">
      <w:pPr>
        <w:rPr>
          <w:b/>
          <w:sz w:val="28"/>
          <w:szCs w:val="28"/>
          <w:shd w:val="clear" w:color="auto" w:fill="FFFFFF"/>
        </w:rPr>
      </w:pPr>
      <w:r w:rsidRPr="006B340E">
        <w:rPr>
          <w:b/>
          <w:sz w:val="28"/>
          <w:szCs w:val="28"/>
          <w:shd w:val="clear" w:color="auto" w:fill="FFFFFF"/>
        </w:rPr>
        <w:t>Воспитатель:</w:t>
      </w:r>
    </w:p>
    <w:p w:rsidR="00833DEB" w:rsidRDefault="00833DEB" w:rsidP="006B340E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Сейчас – это самый большой музей России. В его коллекции более трех миллионов произведений: картин, скульптур, монет, медалей, коллекций оружия, тканей. Около трех с половиной миллионов человек посещают музей за год.</w:t>
      </w:r>
    </w:p>
    <w:p w:rsidR="00833DEB" w:rsidRDefault="00833DEB" w:rsidP="00CD4F3E">
      <w:pPr>
        <w:jc w:val="center"/>
        <w:rPr>
          <w:b/>
          <w:sz w:val="28"/>
          <w:szCs w:val="28"/>
          <w:shd w:val="clear" w:color="auto" w:fill="FFFFFF"/>
        </w:rPr>
      </w:pPr>
    </w:p>
    <w:p w:rsidR="00833DEB" w:rsidRDefault="00833DEB" w:rsidP="00CD4F3E">
      <w:pPr>
        <w:jc w:val="center"/>
        <w:rPr>
          <w:b/>
          <w:sz w:val="28"/>
          <w:szCs w:val="28"/>
          <w:shd w:val="clear" w:color="auto" w:fill="FFFFFF"/>
        </w:rPr>
      </w:pPr>
      <w:r w:rsidRPr="001D337E">
        <w:rPr>
          <w:b/>
          <w:sz w:val="28"/>
          <w:szCs w:val="28"/>
          <w:shd w:val="clear" w:color="auto" w:fill="FFFFFF"/>
        </w:rPr>
        <w:t xml:space="preserve">Слайд </w:t>
      </w:r>
      <w:r>
        <w:rPr>
          <w:b/>
          <w:sz w:val="28"/>
          <w:szCs w:val="28"/>
          <w:shd w:val="clear" w:color="auto" w:fill="FFFFFF"/>
        </w:rPr>
        <w:t>13</w:t>
      </w:r>
    </w:p>
    <w:p w:rsidR="00833DEB" w:rsidRDefault="00833DEB" w:rsidP="00CD4F3E">
      <w:pPr>
        <w:jc w:val="center"/>
        <w:rPr>
          <w:b/>
          <w:sz w:val="28"/>
          <w:szCs w:val="28"/>
          <w:shd w:val="clear" w:color="auto" w:fill="FFFFFF"/>
        </w:rPr>
      </w:pPr>
    </w:p>
    <w:p w:rsidR="00833DEB" w:rsidRDefault="00833DEB" w:rsidP="00CD4F3E">
      <w:pPr>
        <w:jc w:val="center"/>
        <w:rPr>
          <w:b/>
          <w:sz w:val="28"/>
          <w:szCs w:val="28"/>
          <w:shd w:val="clear" w:color="auto" w:fill="FFFFFF"/>
        </w:rPr>
      </w:pPr>
      <w:r>
        <w:rPr>
          <w:b/>
          <w:sz w:val="28"/>
          <w:szCs w:val="28"/>
          <w:shd w:val="clear" w:color="auto" w:fill="FFFFFF"/>
        </w:rPr>
        <w:t xml:space="preserve"> </w:t>
      </w:r>
      <w:r w:rsidRPr="003A770E">
        <w:rPr>
          <w:b/>
          <w:sz w:val="28"/>
          <w:szCs w:val="28"/>
          <w:shd w:val="clear" w:color="auto" w:fill="FFFFFF"/>
        </w:rPr>
        <w:object w:dxaOrig="7191" w:dyaOrig="5399">
          <v:shape id="_x0000_i1039" type="#_x0000_t75" style="width:327pt;height:248.25pt" o:ole="">
            <v:imagedata r:id="rId28" o:title=""/>
          </v:shape>
          <o:OLEObject Type="Embed" ProgID="PowerPoint.Slide.12" ShapeID="_x0000_i1039" DrawAspect="Content" ObjectID="_1613055786" r:id="rId29"/>
        </w:object>
      </w:r>
    </w:p>
    <w:p w:rsidR="00833DEB" w:rsidRPr="00233363" w:rsidRDefault="00833DEB" w:rsidP="00233363">
      <w:pPr>
        <w:rPr>
          <w:b/>
          <w:sz w:val="28"/>
          <w:szCs w:val="28"/>
          <w:shd w:val="clear" w:color="auto" w:fill="FFFFFF"/>
        </w:rPr>
      </w:pPr>
      <w:r w:rsidRPr="00233363">
        <w:rPr>
          <w:b/>
          <w:sz w:val="28"/>
          <w:szCs w:val="28"/>
          <w:shd w:val="clear" w:color="auto" w:fill="FFFFFF"/>
        </w:rPr>
        <w:t>Ребенок:</w:t>
      </w:r>
    </w:p>
    <w:p w:rsidR="00833DEB" w:rsidRDefault="00833DEB" w:rsidP="00233363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Много интересного в Петербурге есть:</w:t>
      </w:r>
    </w:p>
    <w:p w:rsidR="00833DEB" w:rsidRDefault="00833DEB" w:rsidP="00233363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Кони, львы, музеи </w:t>
      </w:r>
    </w:p>
    <w:p w:rsidR="00833DEB" w:rsidRDefault="00833DEB" w:rsidP="00233363">
      <w:pPr>
        <w:rPr>
          <w:b/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и мостов не счесть</w:t>
      </w:r>
      <w:r>
        <w:rPr>
          <w:b/>
          <w:sz w:val="28"/>
          <w:szCs w:val="28"/>
          <w:shd w:val="clear" w:color="auto" w:fill="FFFFFF"/>
        </w:rPr>
        <w:t>.</w:t>
      </w:r>
    </w:p>
    <w:p w:rsidR="00833DEB" w:rsidRPr="00233363" w:rsidRDefault="00833DEB" w:rsidP="00233363">
      <w:pPr>
        <w:rPr>
          <w:sz w:val="28"/>
          <w:szCs w:val="28"/>
          <w:shd w:val="clear" w:color="auto" w:fill="FFFFFF"/>
        </w:rPr>
      </w:pPr>
      <w:r w:rsidRPr="00233363">
        <w:rPr>
          <w:sz w:val="28"/>
          <w:szCs w:val="28"/>
          <w:shd w:val="clear" w:color="auto" w:fill="FFFFFF"/>
        </w:rPr>
        <w:t>Сказочные существа</w:t>
      </w:r>
    </w:p>
    <w:p w:rsidR="00833DEB" w:rsidRPr="00233363" w:rsidRDefault="00833DEB" w:rsidP="00233363">
      <w:pPr>
        <w:rPr>
          <w:sz w:val="28"/>
          <w:szCs w:val="28"/>
          <w:shd w:val="clear" w:color="auto" w:fill="FFFFFF"/>
        </w:rPr>
      </w:pPr>
      <w:r w:rsidRPr="00233363">
        <w:rPr>
          <w:sz w:val="28"/>
          <w:szCs w:val="28"/>
          <w:shd w:val="clear" w:color="auto" w:fill="FFFFFF"/>
        </w:rPr>
        <w:t>У Невы лежат</w:t>
      </w:r>
    </w:p>
    <w:p w:rsidR="00833DEB" w:rsidRPr="00233363" w:rsidRDefault="00833DEB" w:rsidP="00233363">
      <w:pPr>
        <w:rPr>
          <w:sz w:val="28"/>
          <w:szCs w:val="28"/>
          <w:shd w:val="clear" w:color="auto" w:fill="FFFFFF"/>
        </w:rPr>
      </w:pPr>
      <w:r w:rsidRPr="00233363">
        <w:rPr>
          <w:sz w:val="28"/>
          <w:szCs w:val="28"/>
          <w:shd w:val="clear" w:color="auto" w:fill="FFFFFF"/>
        </w:rPr>
        <w:t>Тайну целых триста лет</w:t>
      </w:r>
    </w:p>
    <w:p w:rsidR="00833DEB" w:rsidRPr="00233363" w:rsidRDefault="00833DEB" w:rsidP="00233363">
      <w:pPr>
        <w:rPr>
          <w:sz w:val="28"/>
          <w:szCs w:val="28"/>
          <w:shd w:val="clear" w:color="auto" w:fill="FFFFFF"/>
        </w:rPr>
      </w:pPr>
      <w:r w:rsidRPr="00233363">
        <w:rPr>
          <w:sz w:val="28"/>
          <w:szCs w:val="28"/>
          <w:shd w:val="clear" w:color="auto" w:fill="FFFFFF"/>
        </w:rPr>
        <w:t>Бережно хранят.</w:t>
      </w:r>
    </w:p>
    <w:p w:rsidR="00833DEB" w:rsidRDefault="00833DEB" w:rsidP="00233363">
      <w:pPr>
        <w:rPr>
          <w:b/>
          <w:sz w:val="28"/>
          <w:szCs w:val="28"/>
          <w:shd w:val="clear" w:color="auto" w:fill="FFFFFF"/>
        </w:rPr>
      </w:pPr>
      <w:r>
        <w:rPr>
          <w:b/>
          <w:sz w:val="28"/>
          <w:szCs w:val="28"/>
          <w:shd w:val="clear" w:color="auto" w:fill="FFFFFF"/>
        </w:rPr>
        <w:t>Воспитатель:</w:t>
      </w:r>
    </w:p>
    <w:p w:rsidR="00833DEB" w:rsidRPr="00233363" w:rsidRDefault="00833DEB" w:rsidP="00233363">
      <w:pPr>
        <w:rPr>
          <w:sz w:val="28"/>
          <w:szCs w:val="28"/>
          <w:shd w:val="clear" w:color="auto" w:fill="FFFFFF"/>
        </w:rPr>
      </w:pPr>
      <w:r w:rsidRPr="00233363">
        <w:rPr>
          <w:sz w:val="28"/>
          <w:szCs w:val="28"/>
          <w:shd w:val="clear" w:color="auto" w:fill="FFFFFF"/>
        </w:rPr>
        <w:t xml:space="preserve">Три с половиной тысячи лет хранят сфинксы свою тайну. Раньше они стояли у входа в храм в Египте близ Фив. Головы сфинксов являются портретными изображениями фараона Аменхотепа </w:t>
      </w:r>
      <w:r w:rsidRPr="00233363">
        <w:rPr>
          <w:sz w:val="28"/>
          <w:szCs w:val="28"/>
          <w:shd w:val="clear" w:color="auto" w:fill="FFFFFF"/>
          <w:lang w:val="en-US"/>
        </w:rPr>
        <w:t>III</w:t>
      </w:r>
      <w:r w:rsidRPr="00233363">
        <w:rPr>
          <w:sz w:val="28"/>
          <w:szCs w:val="28"/>
          <w:shd w:val="clear" w:color="auto" w:fill="FFFFFF"/>
        </w:rPr>
        <w:t xml:space="preserve">. В 1832 году сфинксы прибыли в Санки – Петербург, а спустя два года заняли свое место на набережной. </w:t>
      </w:r>
    </w:p>
    <w:p w:rsidR="00833DEB" w:rsidRDefault="00833DEB" w:rsidP="00CD4F3E">
      <w:pPr>
        <w:jc w:val="center"/>
        <w:rPr>
          <w:b/>
          <w:sz w:val="28"/>
          <w:szCs w:val="28"/>
          <w:shd w:val="clear" w:color="auto" w:fill="FFFFFF"/>
        </w:rPr>
      </w:pPr>
    </w:p>
    <w:p w:rsidR="00833DEB" w:rsidRDefault="00833DEB" w:rsidP="00CD4F3E">
      <w:pPr>
        <w:jc w:val="center"/>
        <w:rPr>
          <w:b/>
          <w:sz w:val="28"/>
          <w:szCs w:val="28"/>
          <w:shd w:val="clear" w:color="auto" w:fill="FFFFFF"/>
        </w:rPr>
      </w:pPr>
    </w:p>
    <w:p w:rsidR="00833DEB" w:rsidRDefault="00833DEB" w:rsidP="00CD4F3E">
      <w:pPr>
        <w:jc w:val="center"/>
        <w:rPr>
          <w:b/>
          <w:sz w:val="28"/>
          <w:szCs w:val="28"/>
          <w:shd w:val="clear" w:color="auto" w:fill="FFFFFF"/>
        </w:rPr>
      </w:pPr>
    </w:p>
    <w:p w:rsidR="00833DEB" w:rsidRDefault="00833DEB" w:rsidP="00CD4F3E">
      <w:pPr>
        <w:jc w:val="center"/>
        <w:rPr>
          <w:b/>
          <w:sz w:val="28"/>
          <w:szCs w:val="28"/>
          <w:shd w:val="clear" w:color="auto" w:fill="FFFFFF"/>
        </w:rPr>
      </w:pPr>
    </w:p>
    <w:p w:rsidR="00833DEB" w:rsidRDefault="00833DEB" w:rsidP="00CD4F3E">
      <w:pPr>
        <w:jc w:val="center"/>
        <w:rPr>
          <w:b/>
          <w:sz w:val="28"/>
          <w:szCs w:val="28"/>
          <w:shd w:val="clear" w:color="auto" w:fill="FFFFFF"/>
        </w:rPr>
      </w:pPr>
    </w:p>
    <w:p w:rsidR="00833DEB" w:rsidRDefault="00833DEB" w:rsidP="00CD4F3E">
      <w:pPr>
        <w:jc w:val="center"/>
        <w:rPr>
          <w:b/>
          <w:sz w:val="28"/>
          <w:szCs w:val="28"/>
          <w:shd w:val="clear" w:color="auto" w:fill="FFFFFF"/>
        </w:rPr>
      </w:pPr>
      <w:r w:rsidRPr="001D337E">
        <w:rPr>
          <w:b/>
          <w:sz w:val="28"/>
          <w:szCs w:val="28"/>
          <w:shd w:val="clear" w:color="auto" w:fill="FFFFFF"/>
        </w:rPr>
        <w:t xml:space="preserve">Слайд </w:t>
      </w:r>
      <w:r>
        <w:rPr>
          <w:b/>
          <w:sz w:val="28"/>
          <w:szCs w:val="28"/>
          <w:shd w:val="clear" w:color="auto" w:fill="FFFFFF"/>
        </w:rPr>
        <w:t>14</w:t>
      </w:r>
    </w:p>
    <w:p w:rsidR="00833DEB" w:rsidRDefault="00833DEB" w:rsidP="00CD4F3E">
      <w:pPr>
        <w:jc w:val="center"/>
        <w:rPr>
          <w:b/>
          <w:sz w:val="28"/>
          <w:szCs w:val="28"/>
          <w:shd w:val="clear" w:color="auto" w:fill="FFFFFF"/>
        </w:rPr>
      </w:pPr>
    </w:p>
    <w:p w:rsidR="00833DEB" w:rsidRDefault="00833DEB" w:rsidP="00CD4F3E">
      <w:pPr>
        <w:jc w:val="center"/>
        <w:rPr>
          <w:b/>
          <w:sz w:val="28"/>
          <w:szCs w:val="28"/>
          <w:shd w:val="clear" w:color="auto" w:fill="FFFFFF"/>
        </w:rPr>
      </w:pPr>
      <w:r>
        <w:rPr>
          <w:b/>
          <w:sz w:val="28"/>
          <w:szCs w:val="28"/>
          <w:shd w:val="clear" w:color="auto" w:fill="FFFFFF"/>
        </w:rPr>
        <w:t xml:space="preserve">   </w:t>
      </w:r>
      <w:r w:rsidRPr="003A770E">
        <w:rPr>
          <w:b/>
          <w:sz w:val="28"/>
          <w:szCs w:val="28"/>
          <w:shd w:val="clear" w:color="auto" w:fill="FFFFFF"/>
        </w:rPr>
        <w:object w:dxaOrig="7191" w:dyaOrig="5399">
          <v:shape id="_x0000_i1040" type="#_x0000_t75" style="width:327pt;height:246pt" o:ole="">
            <v:imagedata r:id="rId30" o:title=""/>
          </v:shape>
          <o:OLEObject Type="Embed" ProgID="PowerPoint.Slide.12" ShapeID="_x0000_i1040" DrawAspect="Content" ObjectID="_1613055787" r:id="rId31"/>
        </w:object>
      </w:r>
    </w:p>
    <w:p w:rsidR="00833DEB" w:rsidRPr="00233363" w:rsidRDefault="00833DEB" w:rsidP="00233363">
      <w:pPr>
        <w:rPr>
          <w:b/>
          <w:sz w:val="28"/>
          <w:szCs w:val="28"/>
          <w:shd w:val="clear" w:color="auto" w:fill="FFFFFF"/>
        </w:rPr>
      </w:pPr>
      <w:r w:rsidRPr="00233363">
        <w:rPr>
          <w:b/>
          <w:sz w:val="28"/>
          <w:szCs w:val="28"/>
          <w:shd w:val="clear" w:color="auto" w:fill="FFFFFF"/>
        </w:rPr>
        <w:t>Ребенок:</w:t>
      </w:r>
    </w:p>
    <w:p w:rsidR="00833DEB" w:rsidRDefault="00833DEB" w:rsidP="00233363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Вот памятник царю Петру</w:t>
      </w:r>
    </w:p>
    <w:p w:rsidR="00833DEB" w:rsidRDefault="00833DEB" w:rsidP="00233363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И царскому коню,</w:t>
      </w:r>
    </w:p>
    <w:p w:rsidR="00833DEB" w:rsidRDefault="00833DEB" w:rsidP="00233363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Фотографируют его по двести раз на дню.</w:t>
      </w:r>
    </w:p>
    <w:p w:rsidR="00833DEB" w:rsidRDefault="00833DEB" w:rsidP="00233363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Царь много разных дел свершил,</w:t>
      </w:r>
    </w:p>
    <w:p w:rsidR="00833DEB" w:rsidRDefault="00833DEB" w:rsidP="00233363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А конь неоднократно</w:t>
      </w:r>
    </w:p>
    <w:p w:rsidR="00833DEB" w:rsidRDefault="00833DEB" w:rsidP="00233363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Его на подвиги возил</w:t>
      </w:r>
    </w:p>
    <w:p w:rsidR="00833DEB" w:rsidRDefault="00833DEB" w:rsidP="00233363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И привозил обратно.</w:t>
      </w:r>
    </w:p>
    <w:p w:rsidR="00833DEB" w:rsidRPr="00233363" w:rsidRDefault="00833DEB" w:rsidP="00233363">
      <w:pPr>
        <w:rPr>
          <w:b/>
          <w:sz w:val="28"/>
          <w:szCs w:val="28"/>
          <w:shd w:val="clear" w:color="auto" w:fill="FFFFFF"/>
        </w:rPr>
      </w:pPr>
      <w:r w:rsidRPr="00233363">
        <w:rPr>
          <w:b/>
          <w:sz w:val="28"/>
          <w:szCs w:val="28"/>
          <w:shd w:val="clear" w:color="auto" w:fill="FFFFFF"/>
        </w:rPr>
        <w:t>Воспитатель:</w:t>
      </w:r>
    </w:p>
    <w:p w:rsidR="00833DEB" w:rsidRDefault="00833DEB" w:rsidP="00233363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Медный всадник – самый известный памятник Петру Первому. Расположен в открытом сквере на Сенатской площади. Инициатива его создания принадлежит Екатерине </w:t>
      </w:r>
      <w:r>
        <w:rPr>
          <w:sz w:val="28"/>
          <w:szCs w:val="28"/>
          <w:shd w:val="clear" w:color="auto" w:fill="FFFFFF"/>
          <w:lang w:val="en-US"/>
        </w:rPr>
        <w:t>II</w:t>
      </w:r>
      <w:r>
        <w:rPr>
          <w:sz w:val="28"/>
          <w:szCs w:val="28"/>
          <w:shd w:val="clear" w:color="auto" w:fill="FFFFFF"/>
        </w:rPr>
        <w:t xml:space="preserve">. </w:t>
      </w:r>
    </w:p>
    <w:p w:rsidR="00833DEB" w:rsidRDefault="00833DEB" w:rsidP="00CD4F3E">
      <w:pPr>
        <w:jc w:val="center"/>
        <w:rPr>
          <w:b/>
          <w:sz w:val="28"/>
          <w:szCs w:val="28"/>
          <w:shd w:val="clear" w:color="auto" w:fill="FFFFFF"/>
        </w:rPr>
      </w:pPr>
    </w:p>
    <w:p w:rsidR="00833DEB" w:rsidRDefault="00833DEB" w:rsidP="00CD4F3E">
      <w:pPr>
        <w:jc w:val="center"/>
        <w:rPr>
          <w:b/>
          <w:sz w:val="28"/>
          <w:szCs w:val="28"/>
          <w:shd w:val="clear" w:color="auto" w:fill="FFFFFF"/>
        </w:rPr>
      </w:pPr>
      <w:r w:rsidRPr="001D337E">
        <w:rPr>
          <w:b/>
          <w:sz w:val="28"/>
          <w:szCs w:val="28"/>
          <w:shd w:val="clear" w:color="auto" w:fill="FFFFFF"/>
        </w:rPr>
        <w:t xml:space="preserve">Слайд </w:t>
      </w:r>
      <w:r>
        <w:rPr>
          <w:b/>
          <w:sz w:val="28"/>
          <w:szCs w:val="28"/>
          <w:shd w:val="clear" w:color="auto" w:fill="FFFFFF"/>
        </w:rPr>
        <w:t>15</w:t>
      </w:r>
    </w:p>
    <w:p w:rsidR="00833DEB" w:rsidRDefault="00833DEB" w:rsidP="00CD4F3E">
      <w:pPr>
        <w:jc w:val="center"/>
        <w:rPr>
          <w:b/>
          <w:sz w:val="28"/>
          <w:szCs w:val="28"/>
          <w:shd w:val="clear" w:color="auto" w:fill="FFFFFF"/>
        </w:rPr>
      </w:pPr>
    </w:p>
    <w:p w:rsidR="00833DEB" w:rsidRDefault="00833DEB" w:rsidP="00CD4F3E">
      <w:pPr>
        <w:jc w:val="center"/>
        <w:rPr>
          <w:b/>
          <w:sz w:val="28"/>
          <w:szCs w:val="28"/>
          <w:shd w:val="clear" w:color="auto" w:fill="FFFFFF"/>
        </w:rPr>
      </w:pPr>
      <w:r>
        <w:rPr>
          <w:b/>
          <w:sz w:val="28"/>
          <w:szCs w:val="28"/>
          <w:shd w:val="clear" w:color="auto" w:fill="FFFFFF"/>
        </w:rPr>
        <w:t xml:space="preserve">  </w:t>
      </w:r>
      <w:r w:rsidRPr="00D53CB5">
        <w:rPr>
          <w:b/>
          <w:sz w:val="28"/>
          <w:szCs w:val="28"/>
          <w:shd w:val="clear" w:color="auto" w:fill="FFFFFF"/>
        </w:rPr>
        <w:object w:dxaOrig="7191" w:dyaOrig="5399">
          <v:shape id="_x0000_i1041" type="#_x0000_t75" style="width:327pt;height:246pt" o:ole="">
            <v:imagedata r:id="rId32" o:title=""/>
          </v:shape>
          <o:OLEObject Type="Embed" ProgID="PowerPoint.Slide.12" ShapeID="_x0000_i1041" DrawAspect="Content" ObjectID="_1613055788" r:id="rId33"/>
        </w:object>
      </w:r>
    </w:p>
    <w:p w:rsidR="00833DEB" w:rsidRPr="00AE0C3F" w:rsidRDefault="00833DEB" w:rsidP="00AE0C3F">
      <w:pPr>
        <w:rPr>
          <w:b/>
          <w:sz w:val="28"/>
          <w:szCs w:val="28"/>
          <w:shd w:val="clear" w:color="auto" w:fill="FFFFFF"/>
        </w:rPr>
      </w:pPr>
      <w:r w:rsidRPr="00AE0C3F">
        <w:rPr>
          <w:b/>
          <w:sz w:val="28"/>
          <w:szCs w:val="28"/>
          <w:shd w:val="clear" w:color="auto" w:fill="FFFFFF"/>
        </w:rPr>
        <w:t>Воспитатель:</w:t>
      </w:r>
    </w:p>
    <w:p w:rsidR="00833DEB" w:rsidRDefault="00833DEB" w:rsidP="00AE0C3F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Наш город красив в любое время года. Что может быть лучше весенней прогулке по летнему саду?</w:t>
      </w:r>
    </w:p>
    <w:p w:rsidR="00833DEB" w:rsidRDefault="00833DEB" w:rsidP="00AE0C3F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В день золотой благоуханный</w:t>
      </w:r>
    </w:p>
    <w:p w:rsidR="00833DEB" w:rsidRDefault="00833DEB" w:rsidP="00AE0C3F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В начале мая, Летний сад,</w:t>
      </w:r>
    </w:p>
    <w:p w:rsidR="00833DEB" w:rsidRDefault="00833DEB" w:rsidP="00AE0C3F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Голубоватый и туманный</w:t>
      </w:r>
    </w:p>
    <w:p w:rsidR="00833DEB" w:rsidRDefault="00833DEB" w:rsidP="00AE0C3F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За сенью Фельтенских оград.</w:t>
      </w:r>
    </w:p>
    <w:p w:rsidR="00833DEB" w:rsidRDefault="00833DEB" w:rsidP="00AE0C3F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Прозрачно длинная аллея,</w:t>
      </w:r>
    </w:p>
    <w:p w:rsidR="00833DEB" w:rsidRDefault="00833DEB" w:rsidP="00AE0C3F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Душиста неба синева,</w:t>
      </w:r>
    </w:p>
    <w:p w:rsidR="00833DEB" w:rsidRDefault="00833DEB" w:rsidP="00AE0C3F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Отрадой свежестию вея,</w:t>
      </w:r>
    </w:p>
    <w:p w:rsidR="00833DEB" w:rsidRDefault="00833DEB" w:rsidP="00AE0C3F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Течет сапфирная Нева.</w:t>
      </w:r>
    </w:p>
    <w:p w:rsidR="00833DEB" w:rsidRDefault="00833DEB" w:rsidP="00CD4F3E">
      <w:pPr>
        <w:jc w:val="center"/>
        <w:rPr>
          <w:sz w:val="28"/>
          <w:szCs w:val="28"/>
          <w:shd w:val="clear" w:color="auto" w:fill="FFFFFF"/>
        </w:rPr>
      </w:pPr>
    </w:p>
    <w:p w:rsidR="00833DEB" w:rsidRDefault="00833DEB" w:rsidP="00CD4F3E">
      <w:pPr>
        <w:jc w:val="center"/>
        <w:rPr>
          <w:b/>
          <w:sz w:val="28"/>
          <w:szCs w:val="28"/>
          <w:shd w:val="clear" w:color="auto" w:fill="FFFFFF"/>
        </w:rPr>
      </w:pPr>
      <w:r w:rsidRPr="00CD4F3E">
        <w:rPr>
          <w:b/>
          <w:sz w:val="28"/>
          <w:szCs w:val="28"/>
          <w:shd w:val="clear" w:color="auto" w:fill="FFFFFF"/>
        </w:rPr>
        <w:t xml:space="preserve"> </w:t>
      </w:r>
    </w:p>
    <w:p w:rsidR="00833DEB" w:rsidRDefault="00833DEB" w:rsidP="00CD4F3E">
      <w:pPr>
        <w:jc w:val="center"/>
        <w:rPr>
          <w:b/>
          <w:sz w:val="28"/>
          <w:szCs w:val="28"/>
          <w:shd w:val="clear" w:color="auto" w:fill="FFFFFF"/>
        </w:rPr>
      </w:pPr>
      <w:r w:rsidRPr="001D337E">
        <w:rPr>
          <w:b/>
          <w:sz w:val="28"/>
          <w:szCs w:val="28"/>
          <w:shd w:val="clear" w:color="auto" w:fill="FFFFFF"/>
        </w:rPr>
        <w:t xml:space="preserve">Слайд </w:t>
      </w:r>
      <w:r>
        <w:rPr>
          <w:b/>
          <w:sz w:val="28"/>
          <w:szCs w:val="28"/>
          <w:shd w:val="clear" w:color="auto" w:fill="FFFFFF"/>
        </w:rPr>
        <w:t>16</w:t>
      </w:r>
    </w:p>
    <w:p w:rsidR="00833DEB" w:rsidRDefault="00833DEB" w:rsidP="00CD4F3E">
      <w:pPr>
        <w:jc w:val="center"/>
        <w:rPr>
          <w:b/>
          <w:sz w:val="28"/>
          <w:szCs w:val="28"/>
          <w:shd w:val="clear" w:color="auto" w:fill="FFFFFF"/>
        </w:rPr>
      </w:pPr>
    </w:p>
    <w:p w:rsidR="00833DEB" w:rsidRDefault="00833DEB" w:rsidP="00CD4F3E">
      <w:pPr>
        <w:jc w:val="center"/>
        <w:rPr>
          <w:b/>
          <w:sz w:val="28"/>
          <w:szCs w:val="28"/>
          <w:shd w:val="clear" w:color="auto" w:fill="FFFFFF"/>
        </w:rPr>
      </w:pPr>
      <w:r>
        <w:rPr>
          <w:b/>
          <w:sz w:val="28"/>
          <w:szCs w:val="28"/>
          <w:shd w:val="clear" w:color="auto" w:fill="FFFFFF"/>
        </w:rPr>
        <w:t xml:space="preserve">  </w:t>
      </w:r>
      <w:r w:rsidRPr="00D53CB5">
        <w:rPr>
          <w:b/>
          <w:sz w:val="28"/>
          <w:szCs w:val="28"/>
          <w:shd w:val="clear" w:color="auto" w:fill="FFFFFF"/>
        </w:rPr>
        <w:object w:dxaOrig="7191" w:dyaOrig="5399">
          <v:shape id="_x0000_i1042" type="#_x0000_t75" style="width:323.25pt;height:243pt" o:ole="">
            <v:imagedata r:id="rId34" o:title=""/>
          </v:shape>
          <o:OLEObject Type="Embed" ProgID="PowerPoint.Slide.12" ShapeID="_x0000_i1042" DrawAspect="Content" ObjectID="_1613055789" r:id="rId35"/>
        </w:object>
      </w:r>
    </w:p>
    <w:p w:rsidR="00833DEB" w:rsidRPr="0057725B" w:rsidRDefault="00833DEB" w:rsidP="0057725B">
      <w:pPr>
        <w:rPr>
          <w:b/>
          <w:sz w:val="28"/>
          <w:szCs w:val="28"/>
          <w:shd w:val="clear" w:color="auto" w:fill="FFFFFF"/>
        </w:rPr>
      </w:pPr>
      <w:r w:rsidRPr="0057725B">
        <w:rPr>
          <w:b/>
          <w:sz w:val="28"/>
          <w:szCs w:val="28"/>
          <w:shd w:val="clear" w:color="auto" w:fill="FFFFFF"/>
        </w:rPr>
        <w:t>Воспитатель и дети:</w:t>
      </w:r>
    </w:p>
    <w:p w:rsidR="00833DEB" w:rsidRDefault="00833DEB" w:rsidP="0057725B">
      <w:pPr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С днем рождения любимый город!</w:t>
      </w:r>
    </w:p>
    <w:p w:rsidR="00833DEB" w:rsidRDefault="00833DEB" w:rsidP="0057725B">
      <w:pPr>
        <w:rPr>
          <w:sz w:val="28"/>
          <w:szCs w:val="28"/>
          <w:shd w:val="clear" w:color="auto" w:fill="FFFFFF"/>
        </w:rPr>
      </w:pPr>
    </w:p>
    <w:p w:rsidR="00833DEB" w:rsidRDefault="00833DEB" w:rsidP="0057725B">
      <w:pPr>
        <w:jc w:val="center"/>
        <w:rPr>
          <w:b/>
          <w:sz w:val="28"/>
          <w:szCs w:val="28"/>
          <w:shd w:val="clear" w:color="auto" w:fill="FFFFFF"/>
        </w:rPr>
      </w:pPr>
      <w:r w:rsidRPr="0057725B">
        <w:rPr>
          <w:b/>
          <w:sz w:val="28"/>
          <w:szCs w:val="28"/>
          <w:shd w:val="clear" w:color="auto" w:fill="FFFFFF"/>
        </w:rPr>
        <w:t>3. Часть.</w:t>
      </w:r>
    </w:p>
    <w:p w:rsidR="00833DEB" w:rsidRDefault="00833DEB" w:rsidP="008A203E">
      <w:pPr>
        <w:rPr>
          <w:b/>
          <w:sz w:val="28"/>
          <w:szCs w:val="28"/>
          <w:shd w:val="clear" w:color="auto" w:fill="FFFFFF"/>
        </w:rPr>
      </w:pPr>
      <w:r>
        <w:rPr>
          <w:b/>
          <w:sz w:val="28"/>
          <w:szCs w:val="28"/>
          <w:shd w:val="clear" w:color="auto" w:fill="FFFFFF"/>
        </w:rPr>
        <w:t>Воспитатель:</w:t>
      </w:r>
    </w:p>
    <w:p w:rsidR="00833DEB" w:rsidRPr="008A203E" w:rsidRDefault="00833DEB" w:rsidP="008A203E">
      <w:pPr>
        <w:rPr>
          <w:sz w:val="28"/>
          <w:szCs w:val="28"/>
          <w:shd w:val="clear" w:color="auto" w:fill="FFFFFF"/>
        </w:rPr>
      </w:pPr>
      <w:r w:rsidRPr="008A203E">
        <w:rPr>
          <w:sz w:val="28"/>
          <w:szCs w:val="28"/>
          <w:shd w:val="clear" w:color="auto" w:fill="FFFFFF"/>
        </w:rPr>
        <w:t xml:space="preserve">Ребята, вы узнали сегодня много нового о нашем городе. Гордитесь тем, что вас называют петербуржцами и петербурженками. Растите достойными гражданами нашего великолепного города. </w:t>
      </w:r>
    </w:p>
    <w:p w:rsidR="00833DEB" w:rsidRPr="0057725B" w:rsidRDefault="00833DEB" w:rsidP="0057725B">
      <w:pPr>
        <w:jc w:val="center"/>
        <w:rPr>
          <w:b/>
          <w:sz w:val="28"/>
          <w:szCs w:val="28"/>
          <w:shd w:val="clear" w:color="auto" w:fill="FFFFFF"/>
        </w:rPr>
      </w:pPr>
    </w:p>
    <w:p w:rsidR="00833DEB" w:rsidRDefault="00833DEB" w:rsidP="00CD4F3E">
      <w:pPr>
        <w:jc w:val="center"/>
        <w:rPr>
          <w:b/>
          <w:sz w:val="28"/>
          <w:szCs w:val="28"/>
          <w:shd w:val="clear" w:color="auto" w:fill="FFFFFF"/>
        </w:rPr>
      </w:pPr>
    </w:p>
    <w:p w:rsidR="00833DEB" w:rsidRDefault="00833DEB" w:rsidP="00CD4F3E">
      <w:pPr>
        <w:jc w:val="center"/>
        <w:rPr>
          <w:b/>
          <w:sz w:val="28"/>
          <w:szCs w:val="28"/>
          <w:shd w:val="clear" w:color="auto" w:fill="FFFFFF"/>
        </w:rPr>
      </w:pPr>
    </w:p>
    <w:p w:rsidR="00833DEB" w:rsidRDefault="00833DEB" w:rsidP="00CD4F3E">
      <w:pPr>
        <w:jc w:val="center"/>
        <w:rPr>
          <w:b/>
          <w:sz w:val="28"/>
          <w:szCs w:val="28"/>
          <w:shd w:val="clear" w:color="auto" w:fill="FFFFFF"/>
        </w:rPr>
      </w:pPr>
    </w:p>
    <w:p w:rsidR="00833DEB" w:rsidRDefault="00833DEB" w:rsidP="00CD4F3E">
      <w:pPr>
        <w:jc w:val="center"/>
        <w:rPr>
          <w:b/>
          <w:sz w:val="28"/>
          <w:szCs w:val="28"/>
          <w:shd w:val="clear" w:color="auto" w:fill="FFFFFF"/>
        </w:rPr>
      </w:pPr>
    </w:p>
    <w:p w:rsidR="00833DEB" w:rsidRDefault="00833DEB" w:rsidP="00CD4F3E">
      <w:pPr>
        <w:jc w:val="center"/>
        <w:rPr>
          <w:b/>
          <w:sz w:val="28"/>
          <w:szCs w:val="28"/>
          <w:shd w:val="clear" w:color="auto" w:fill="FFFFFF"/>
        </w:rPr>
      </w:pPr>
    </w:p>
    <w:p w:rsidR="00833DEB" w:rsidRDefault="00833DEB" w:rsidP="00CD4F3E">
      <w:pPr>
        <w:jc w:val="center"/>
        <w:rPr>
          <w:b/>
          <w:sz w:val="28"/>
          <w:szCs w:val="28"/>
          <w:shd w:val="clear" w:color="auto" w:fill="FFFFFF"/>
        </w:rPr>
      </w:pPr>
    </w:p>
    <w:p w:rsidR="00833DEB" w:rsidRDefault="00833DEB" w:rsidP="00CD4F3E">
      <w:pPr>
        <w:jc w:val="center"/>
        <w:rPr>
          <w:b/>
          <w:sz w:val="28"/>
          <w:szCs w:val="28"/>
          <w:shd w:val="clear" w:color="auto" w:fill="FFFFFF"/>
        </w:rPr>
      </w:pPr>
    </w:p>
    <w:p w:rsidR="00833DEB" w:rsidRDefault="00833DEB" w:rsidP="00CD4F3E">
      <w:pPr>
        <w:jc w:val="center"/>
        <w:rPr>
          <w:b/>
          <w:sz w:val="28"/>
          <w:szCs w:val="28"/>
          <w:shd w:val="clear" w:color="auto" w:fill="FFFFFF"/>
        </w:rPr>
      </w:pPr>
    </w:p>
    <w:p w:rsidR="00833DEB" w:rsidRDefault="00833DEB" w:rsidP="00CD4F3E">
      <w:pPr>
        <w:jc w:val="center"/>
        <w:rPr>
          <w:b/>
          <w:sz w:val="28"/>
          <w:szCs w:val="28"/>
          <w:shd w:val="clear" w:color="auto" w:fill="FFFFFF"/>
        </w:rPr>
      </w:pPr>
    </w:p>
    <w:p w:rsidR="00833DEB" w:rsidRDefault="00833DEB" w:rsidP="00CD4F3E">
      <w:pPr>
        <w:jc w:val="center"/>
        <w:rPr>
          <w:b/>
          <w:sz w:val="28"/>
          <w:szCs w:val="28"/>
          <w:shd w:val="clear" w:color="auto" w:fill="FFFFFF"/>
        </w:rPr>
      </w:pPr>
    </w:p>
    <w:p w:rsidR="00833DEB" w:rsidRDefault="00833DEB" w:rsidP="00CD4F3E">
      <w:pPr>
        <w:jc w:val="center"/>
        <w:rPr>
          <w:b/>
          <w:sz w:val="28"/>
          <w:szCs w:val="28"/>
          <w:shd w:val="clear" w:color="auto" w:fill="FFFFFF"/>
        </w:rPr>
      </w:pPr>
    </w:p>
    <w:p w:rsidR="00833DEB" w:rsidRDefault="00833DEB" w:rsidP="00CD4F3E">
      <w:pPr>
        <w:jc w:val="center"/>
        <w:rPr>
          <w:b/>
          <w:sz w:val="28"/>
          <w:szCs w:val="28"/>
          <w:shd w:val="clear" w:color="auto" w:fill="FFFFFF"/>
        </w:rPr>
      </w:pPr>
    </w:p>
    <w:p w:rsidR="00833DEB" w:rsidRDefault="00833DEB" w:rsidP="00CD4F3E">
      <w:pPr>
        <w:jc w:val="center"/>
        <w:rPr>
          <w:b/>
          <w:sz w:val="28"/>
          <w:szCs w:val="28"/>
          <w:shd w:val="clear" w:color="auto" w:fill="FFFFFF"/>
        </w:rPr>
      </w:pPr>
      <w:r w:rsidRPr="001D337E">
        <w:rPr>
          <w:b/>
          <w:sz w:val="28"/>
          <w:szCs w:val="28"/>
          <w:shd w:val="clear" w:color="auto" w:fill="FFFFFF"/>
        </w:rPr>
        <w:t xml:space="preserve">Слайд </w:t>
      </w:r>
      <w:r>
        <w:rPr>
          <w:b/>
          <w:sz w:val="28"/>
          <w:szCs w:val="28"/>
          <w:shd w:val="clear" w:color="auto" w:fill="FFFFFF"/>
        </w:rPr>
        <w:t>17</w:t>
      </w:r>
    </w:p>
    <w:p w:rsidR="00833DEB" w:rsidRDefault="00833DEB" w:rsidP="00CD4F3E">
      <w:pPr>
        <w:jc w:val="center"/>
        <w:rPr>
          <w:b/>
          <w:sz w:val="28"/>
          <w:szCs w:val="28"/>
          <w:shd w:val="clear" w:color="auto" w:fill="FFFFFF"/>
        </w:rPr>
      </w:pPr>
    </w:p>
    <w:p w:rsidR="00833DEB" w:rsidRPr="00CD4F3E" w:rsidRDefault="00833DEB" w:rsidP="008A203E">
      <w:pPr>
        <w:rPr>
          <w:sz w:val="28"/>
          <w:szCs w:val="28"/>
          <w:shd w:val="clear" w:color="auto" w:fill="FFFFFF"/>
        </w:rPr>
      </w:pPr>
    </w:p>
    <w:p w:rsidR="00833DEB" w:rsidRPr="00CD4F3E" w:rsidRDefault="00833DEB" w:rsidP="00CD4F3E">
      <w:pPr>
        <w:jc w:val="center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                   </w:t>
      </w:r>
      <w:r w:rsidRPr="00182AEA">
        <w:rPr>
          <w:sz w:val="28"/>
          <w:szCs w:val="28"/>
          <w:shd w:val="clear" w:color="auto" w:fill="FFFFFF"/>
        </w:rPr>
        <w:object w:dxaOrig="9385" w:dyaOrig="4671">
          <v:shape id="_x0000_i1043" type="#_x0000_t75" style="width:441pt;height:238.5pt" o:ole="">
            <v:imagedata r:id="rId36" o:title=""/>
          </v:shape>
          <o:OLEObject Type="Embed" ProgID="Word.Document.12" ShapeID="_x0000_i1043" DrawAspect="Content" ObjectID="_1613055790" r:id="rId37"/>
        </w:object>
      </w:r>
    </w:p>
    <w:p w:rsidR="00833DEB" w:rsidRPr="00CD4F3E" w:rsidRDefault="00833DEB" w:rsidP="00CD4F3E">
      <w:pPr>
        <w:jc w:val="center"/>
        <w:rPr>
          <w:sz w:val="28"/>
          <w:szCs w:val="28"/>
          <w:shd w:val="clear" w:color="auto" w:fill="FFFFFF"/>
        </w:rPr>
      </w:pPr>
    </w:p>
    <w:p w:rsidR="00833DEB" w:rsidRPr="00CD4F3E" w:rsidRDefault="00833DEB" w:rsidP="00810B27">
      <w:pPr>
        <w:ind w:left="360"/>
        <w:jc w:val="center"/>
        <w:rPr>
          <w:b/>
          <w:sz w:val="28"/>
          <w:szCs w:val="28"/>
          <w:shd w:val="clear" w:color="auto" w:fill="FFFFFF"/>
        </w:rPr>
      </w:pPr>
      <w:r>
        <w:rPr>
          <w:b/>
          <w:sz w:val="28"/>
          <w:szCs w:val="28"/>
          <w:shd w:val="clear" w:color="auto" w:fill="FFFFFF"/>
        </w:rPr>
        <w:t>До новых встреч!</w:t>
      </w:r>
    </w:p>
    <w:p w:rsidR="00833DEB" w:rsidRDefault="00833DEB" w:rsidP="00810B27">
      <w:pPr>
        <w:jc w:val="center"/>
        <w:rPr>
          <w:sz w:val="28"/>
          <w:szCs w:val="28"/>
          <w:shd w:val="clear" w:color="auto" w:fill="FFFFFF"/>
        </w:rPr>
      </w:pPr>
    </w:p>
    <w:p w:rsidR="00833DEB" w:rsidRPr="00810B27" w:rsidRDefault="00833DEB" w:rsidP="00810B27">
      <w:pPr>
        <w:jc w:val="center"/>
        <w:rPr>
          <w:sz w:val="28"/>
          <w:szCs w:val="28"/>
        </w:rPr>
      </w:pPr>
    </w:p>
    <w:sectPr w:rsidR="00833DEB" w:rsidRPr="00810B27" w:rsidSect="004447E9">
      <w:pgSz w:w="11906" w:h="16838"/>
      <w:pgMar w:top="540" w:right="424" w:bottom="426" w:left="56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E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FF8677E"/>
    <w:multiLevelType w:val="hybridMultilevel"/>
    <w:tmpl w:val="1F24FC0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EB5BCF"/>
    <w:rsid w:val="00000D1E"/>
    <w:rsid w:val="00003C39"/>
    <w:rsid w:val="00007D28"/>
    <w:rsid w:val="00011349"/>
    <w:rsid w:val="00014428"/>
    <w:rsid w:val="00016D81"/>
    <w:rsid w:val="000171AE"/>
    <w:rsid w:val="00023BD7"/>
    <w:rsid w:val="00036B67"/>
    <w:rsid w:val="00046CA0"/>
    <w:rsid w:val="00052140"/>
    <w:rsid w:val="00052FF1"/>
    <w:rsid w:val="000550D2"/>
    <w:rsid w:val="0005610C"/>
    <w:rsid w:val="00060A47"/>
    <w:rsid w:val="00062862"/>
    <w:rsid w:val="00074DCC"/>
    <w:rsid w:val="000828C3"/>
    <w:rsid w:val="00085F7D"/>
    <w:rsid w:val="000A4059"/>
    <w:rsid w:val="000A685A"/>
    <w:rsid w:val="000B3970"/>
    <w:rsid w:val="000C6AB5"/>
    <w:rsid w:val="000D58C6"/>
    <w:rsid w:val="000E1CCC"/>
    <w:rsid w:val="000E3C63"/>
    <w:rsid w:val="000E5454"/>
    <w:rsid w:val="000E6453"/>
    <w:rsid w:val="000E7367"/>
    <w:rsid w:val="000F5E5C"/>
    <w:rsid w:val="00103EC0"/>
    <w:rsid w:val="0010703F"/>
    <w:rsid w:val="00107F1C"/>
    <w:rsid w:val="00110677"/>
    <w:rsid w:val="00110893"/>
    <w:rsid w:val="00111B4E"/>
    <w:rsid w:val="00113291"/>
    <w:rsid w:val="0012038E"/>
    <w:rsid w:val="00130896"/>
    <w:rsid w:val="00133637"/>
    <w:rsid w:val="00135E77"/>
    <w:rsid w:val="0014777F"/>
    <w:rsid w:val="00157758"/>
    <w:rsid w:val="00160D9F"/>
    <w:rsid w:val="00163923"/>
    <w:rsid w:val="00163941"/>
    <w:rsid w:val="00164810"/>
    <w:rsid w:val="0016582C"/>
    <w:rsid w:val="001719E0"/>
    <w:rsid w:val="00177C0F"/>
    <w:rsid w:val="00180283"/>
    <w:rsid w:val="00182AEA"/>
    <w:rsid w:val="00196BFD"/>
    <w:rsid w:val="00197E52"/>
    <w:rsid w:val="001B6E10"/>
    <w:rsid w:val="001B7A7D"/>
    <w:rsid w:val="001C00A9"/>
    <w:rsid w:val="001C4D11"/>
    <w:rsid w:val="001D0B03"/>
    <w:rsid w:val="001D337E"/>
    <w:rsid w:val="001D6185"/>
    <w:rsid w:val="001E0287"/>
    <w:rsid w:val="001E511D"/>
    <w:rsid w:val="001F36F4"/>
    <w:rsid w:val="00211DE3"/>
    <w:rsid w:val="00217603"/>
    <w:rsid w:val="002246C3"/>
    <w:rsid w:val="00225158"/>
    <w:rsid w:val="00226E33"/>
    <w:rsid w:val="002277DF"/>
    <w:rsid w:val="00233363"/>
    <w:rsid w:val="00233F8A"/>
    <w:rsid w:val="00234B3A"/>
    <w:rsid w:val="00244811"/>
    <w:rsid w:val="002462AC"/>
    <w:rsid w:val="00250604"/>
    <w:rsid w:val="0026148E"/>
    <w:rsid w:val="002706F1"/>
    <w:rsid w:val="002742C6"/>
    <w:rsid w:val="00276B2B"/>
    <w:rsid w:val="00281F89"/>
    <w:rsid w:val="00282C3C"/>
    <w:rsid w:val="002832A0"/>
    <w:rsid w:val="002844E2"/>
    <w:rsid w:val="00285B97"/>
    <w:rsid w:val="00286EE6"/>
    <w:rsid w:val="0029098C"/>
    <w:rsid w:val="0029588F"/>
    <w:rsid w:val="00296249"/>
    <w:rsid w:val="002A680B"/>
    <w:rsid w:val="002A743B"/>
    <w:rsid w:val="002B2CED"/>
    <w:rsid w:val="002D59C8"/>
    <w:rsid w:val="002E0663"/>
    <w:rsid w:val="002E3030"/>
    <w:rsid w:val="002F3EDA"/>
    <w:rsid w:val="003026D7"/>
    <w:rsid w:val="003102E3"/>
    <w:rsid w:val="00314811"/>
    <w:rsid w:val="003165BA"/>
    <w:rsid w:val="00316EBF"/>
    <w:rsid w:val="00323E8E"/>
    <w:rsid w:val="00325E2C"/>
    <w:rsid w:val="00326CA7"/>
    <w:rsid w:val="00332B02"/>
    <w:rsid w:val="00337172"/>
    <w:rsid w:val="00340105"/>
    <w:rsid w:val="00343508"/>
    <w:rsid w:val="00351A65"/>
    <w:rsid w:val="00366A17"/>
    <w:rsid w:val="00384840"/>
    <w:rsid w:val="003A770E"/>
    <w:rsid w:val="003B0377"/>
    <w:rsid w:val="003B45B4"/>
    <w:rsid w:val="003B68FC"/>
    <w:rsid w:val="003C0EDB"/>
    <w:rsid w:val="003C2CC8"/>
    <w:rsid w:val="003C339F"/>
    <w:rsid w:val="003D20A9"/>
    <w:rsid w:val="003E72D7"/>
    <w:rsid w:val="00415165"/>
    <w:rsid w:val="00423162"/>
    <w:rsid w:val="00423E9E"/>
    <w:rsid w:val="004447E9"/>
    <w:rsid w:val="00446D4F"/>
    <w:rsid w:val="00450FE3"/>
    <w:rsid w:val="00451DA0"/>
    <w:rsid w:val="00454EDB"/>
    <w:rsid w:val="004550D5"/>
    <w:rsid w:val="00462512"/>
    <w:rsid w:val="00463ADF"/>
    <w:rsid w:val="00466278"/>
    <w:rsid w:val="00470660"/>
    <w:rsid w:val="0048485C"/>
    <w:rsid w:val="00485F1B"/>
    <w:rsid w:val="00486D5A"/>
    <w:rsid w:val="00494282"/>
    <w:rsid w:val="004A04D4"/>
    <w:rsid w:val="004A0DE1"/>
    <w:rsid w:val="004A1376"/>
    <w:rsid w:val="004A48BC"/>
    <w:rsid w:val="004B2B78"/>
    <w:rsid w:val="004B549A"/>
    <w:rsid w:val="004C2CA7"/>
    <w:rsid w:val="004E607C"/>
    <w:rsid w:val="004E6BF1"/>
    <w:rsid w:val="004E7CA3"/>
    <w:rsid w:val="004F01FA"/>
    <w:rsid w:val="005007F5"/>
    <w:rsid w:val="00505C5A"/>
    <w:rsid w:val="00515224"/>
    <w:rsid w:val="00517700"/>
    <w:rsid w:val="00517D41"/>
    <w:rsid w:val="005218EB"/>
    <w:rsid w:val="00524AF5"/>
    <w:rsid w:val="00526206"/>
    <w:rsid w:val="00527C71"/>
    <w:rsid w:val="00530D57"/>
    <w:rsid w:val="005448CB"/>
    <w:rsid w:val="005462CF"/>
    <w:rsid w:val="00564153"/>
    <w:rsid w:val="005734E2"/>
    <w:rsid w:val="00574D6E"/>
    <w:rsid w:val="0057725B"/>
    <w:rsid w:val="005806C9"/>
    <w:rsid w:val="00580BE3"/>
    <w:rsid w:val="005902A1"/>
    <w:rsid w:val="00590646"/>
    <w:rsid w:val="00593C3D"/>
    <w:rsid w:val="00595ADE"/>
    <w:rsid w:val="00597AB5"/>
    <w:rsid w:val="005A326F"/>
    <w:rsid w:val="005B336E"/>
    <w:rsid w:val="005C3BC1"/>
    <w:rsid w:val="005D141F"/>
    <w:rsid w:val="005D1C8C"/>
    <w:rsid w:val="005D7EAF"/>
    <w:rsid w:val="005E063A"/>
    <w:rsid w:val="005E3B3C"/>
    <w:rsid w:val="005E3D7D"/>
    <w:rsid w:val="005F66BD"/>
    <w:rsid w:val="00601AEE"/>
    <w:rsid w:val="00605D1C"/>
    <w:rsid w:val="00616530"/>
    <w:rsid w:val="00623EAE"/>
    <w:rsid w:val="0063457A"/>
    <w:rsid w:val="00642F73"/>
    <w:rsid w:val="00647578"/>
    <w:rsid w:val="00653AEC"/>
    <w:rsid w:val="00661305"/>
    <w:rsid w:val="006659BB"/>
    <w:rsid w:val="00670062"/>
    <w:rsid w:val="006732C5"/>
    <w:rsid w:val="00676577"/>
    <w:rsid w:val="006773FA"/>
    <w:rsid w:val="006A0DAB"/>
    <w:rsid w:val="006B340E"/>
    <w:rsid w:val="006B4A4B"/>
    <w:rsid w:val="006C44E1"/>
    <w:rsid w:val="006D3B48"/>
    <w:rsid w:val="006D7373"/>
    <w:rsid w:val="006F1CB3"/>
    <w:rsid w:val="007007B8"/>
    <w:rsid w:val="007020F9"/>
    <w:rsid w:val="00703285"/>
    <w:rsid w:val="00710400"/>
    <w:rsid w:val="00710692"/>
    <w:rsid w:val="00714DA0"/>
    <w:rsid w:val="007157C1"/>
    <w:rsid w:val="0072541D"/>
    <w:rsid w:val="0073126A"/>
    <w:rsid w:val="00733FCF"/>
    <w:rsid w:val="007357B3"/>
    <w:rsid w:val="0074429C"/>
    <w:rsid w:val="00745548"/>
    <w:rsid w:val="0077127E"/>
    <w:rsid w:val="00771C33"/>
    <w:rsid w:val="0077512B"/>
    <w:rsid w:val="00783BBF"/>
    <w:rsid w:val="00783F04"/>
    <w:rsid w:val="007A5197"/>
    <w:rsid w:val="007B492E"/>
    <w:rsid w:val="007C14F4"/>
    <w:rsid w:val="007C1866"/>
    <w:rsid w:val="007C438A"/>
    <w:rsid w:val="007C4768"/>
    <w:rsid w:val="007C4C97"/>
    <w:rsid w:val="007D107A"/>
    <w:rsid w:val="007D724C"/>
    <w:rsid w:val="007D7A79"/>
    <w:rsid w:val="007E6068"/>
    <w:rsid w:val="007E7D78"/>
    <w:rsid w:val="007F446A"/>
    <w:rsid w:val="007F78E7"/>
    <w:rsid w:val="00806755"/>
    <w:rsid w:val="008103D3"/>
    <w:rsid w:val="00810B27"/>
    <w:rsid w:val="00811287"/>
    <w:rsid w:val="00824B67"/>
    <w:rsid w:val="00833DEB"/>
    <w:rsid w:val="008442B4"/>
    <w:rsid w:val="00850466"/>
    <w:rsid w:val="00861F13"/>
    <w:rsid w:val="00867D08"/>
    <w:rsid w:val="008729CF"/>
    <w:rsid w:val="008746DA"/>
    <w:rsid w:val="008807E4"/>
    <w:rsid w:val="008A203E"/>
    <w:rsid w:val="008A65A4"/>
    <w:rsid w:val="008B2288"/>
    <w:rsid w:val="008B5A6F"/>
    <w:rsid w:val="008B6E39"/>
    <w:rsid w:val="008C3B14"/>
    <w:rsid w:val="008C3C70"/>
    <w:rsid w:val="008D34ED"/>
    <w:rsid w:val="008D4AB4"/>
    <w:rsid w:val="008E09BC"/>
    <w:rsid w:val="008E1F1C"/>
    <w:rsid w:val="008E470A"/>
    <w:rsid w:val="008F1BF8"/>
    <w:rsid w:val="00900AFA"/>
    <w:rsid w:val="009030D4"/>
    <w:rsid w:val="009057B6"/>
    <w:rsid w:val="00906C2F"/>
    <w:rsid w:val="00922E7D"/>
    <w:rsid w:val="00931E0B"/>
    <w:rsid w:val="00932A37"/>
    <w:rsid w:val="009427F8"/>
    <w:rsid w:val="009623C2"/>
    <w:rsid w:val="009761A0"/>
    <w:rsid w:val="00982219"/>
    <w:rsid w:val="009845BC"/>
    <w:rsid w:val="0098463B"/>
    <w:rsid w:val="00984E61"/>
    <w:rsid w:val="009861A3"/>
    <w:rsid w:val="009A2917"/>
    <w:rsid w:val="009A2E89"/>
    <w:rsid w:val="009A4242"/>
    <w:rsid w:val="009B339A"/>
    <w:rsid w:val="009B68DE"/>
    <w:rsid w:val="009C3178"/>
    <w:rsid w:val="009C44CE"/>
    <w:rsid w:val="009C4B2E"/>
    <w:rsid w:val="009C4EA7"/>
    <w:rsid w:val="009D61AD"/>
    <w:rsid w:val="009E32CC"/>
    <w:rsid w:val="009F4BBE"/>
    <w:rsid w:val="00A00307"/>
    <w:rsid w:val="00A10002"/>
    <w:rsid w:val="00A11A14"/>
    <w:rsid w:val="00A14C02"/>
    <w:rsid w:val="00A15B96"/>
    <w:rsid w:val="00A217B3"/>
    <w:rsid w:val="00A26BA7"/>
    <w:rsid w:val="00A354FC"/>
    <w:rsid w:val="00A44D87"/>
    <w:rsid w:val="00A53372"/>
    <w:rsid w:val="00A720F5"/>
    <w:rsid w:val="00A77569"/>
    <w:rsid w:val="00A80B3A"/>
    <w:rsid w:val="00A80D92"/>
    <w:rsid w:val="00A9465C"/>
    <w:rsid w:val="00A9720A"/>
    <w:rsid w:val="00AA1454"/>
    <w:rsid w:val="00AA2DF4"/>
    <w:rsid w:val="00AB4D47"/>
    <w:rsid w:val="00AB75A8"/>
    <w:rsid w:val="00AC60BB"/>
    <w:rsid w:val="00AC72EC"/>
    <w:rsid w:val="00AD08EE"/>
    <w:rsid w:val="00AD133E"/>
    <w:rsid w:val="00AD2822"/>
    <w:rsid w:val="00AD7AD3"/>
    <w:rsid w:val="00AE0C3F"/>
    <w:rsid w:val="00AE5BAF"/>
    <w:rsid w:val="00AF477D"/>
    <w:rsid w:val="00B00782"/>
    <w:rsid w:val="00B0447C"/>
    <w:rsid w:val="00B07CF4"/>
    <w:rsid w:val="00B1705F"/>
    <w:rsid w:val="00B23D26"/>
    <w:rsid w:val="00B409C4"/>
    <w:rsid w:val="00B46F97"/>
    <w:rsid w:val="00B47C38"/>
    <w:rsid w:val="00B503A5"/>
    <w:rsid w:val="00B5453D"/>
    <w:rsid w:val="00B70E08"/>
    <w:rsid w:val="00B7302B"/>
    <w:rsid w:val="00B7382F"/>
    <w:rsid w:val="00B73E40"/>
    <w:rsid w:val="00B832B0"/>
    <w:rsid w:val="00B85E44"/>
    <w:rsid w:val="00B9235F"/>
    <w:rsid w:val="00B93C5F"/>
    <w:rsid w:val="00B94925"/>
    <w:rsid w:val="00B95C06"/>
    <w:rsid w:val="00BB6431"/>
    <w:rsid w:val="00BB76A2"/>
    <w:rsid w:val="00BC1B9F"/>
    <w:rsid w:val="00BC1EA0"/>
    <w:rsid w:val="00BC6A56"/>
    <w:rsid w:val="00BC7B2F"/>
    <w:rsid w:val="00BC7FBC"/>
    <w:rsid w:val="00BD2C48"/>
    <w:rsid w:val="00BE1168"/>
    <w:rsid w:val="00BE681B"/>
    <w:rsid w:val="00C01F25"/>
    <w:rsid w:val="00C035B8"/>
    <w:rsid w:val="00C12C4F"/>
    <w:rsid w:val="00C21807"/>
    <w:rsid w:val="00C30761"/>
    <w:rsid w:val="00C35709"/>
    <w:rsid w:val="00C517A7"/>
    <w:rsid w:val="00C54DCB"/>
    <w:rsid w:val="00C6367B"/>
    <w:rsid w:val="00C63BE5"/>
    <w:rsid w:val="00C667D8"/>
    <w:rsid w:val="00C707F2"/>
    <w:rsid w:val="00C759F0"/>
    <w:rsid w:val="00C770A1"/>
    <w:rsid w:val="00C84AD0"/>
    <w:rsid w:val="00C853B9"/>
    <w:rsid w:val="00C87653"/>
    <w:rsid w:val="00C901A2"/>
    <w:rsid w:val="00C93C4E"/>
    <w:rsid w:val="00C94C38"/>
    <w:rsid w:val="00CA416A"/>
    <w:rsid w:val="00CB02D2"/>
    <w:rsid w:val="00CB12C6"/>
    <w:rsid w:val="00CB5AF7"/>
    <w:rsid w:val="00CB6C38"/>
    <w:rsid w:val="00CB7383"/>
    <w:rsid w:val="00CC3E41"/>
    <w:rsid w:val="00CC757A"/>
    <w:rsid w:val="00CD0DFE"/>
    <w:rsid w:val="00CD13A6"/>
    <w:rsid w:val="00CD48DC"/>
    <w:rsid w:val="00CD4F3E"/>
    <w:rsid w:val="00CE09B4"/>
    <w:rsid w:val="00CE33B4"/>
    <w:rsid w:val="00CF2778"/>
    <w:rsid w:val="00D10EBB"/>
    <w:rsid w:val="00D25709"/>
    <w:rsid w:val="00D3013E"/>
    <w:rsid w:val="00D41111"/>
    <w:rsid w:val="00D46175"/>
    <w:rsid w:val="00D53CB5"/>
    <w:rsid w:val="00D56058"/>
    <w:rsid w:val="00D573CB"/>
    <w:rsid w:val="00D6477B"/>
    <w:rsid w:val="00D729C1"/>
    <w:rsid w:val="00D73467"/>
    <w:rsid w:val="00D75265"/>
    <w:rsid w:val="00D8092D"/>
    <w:rsid w:val="00D908AF"/>
    <w:rsid w:val="00D97AB8"/>
    <w:rsid w:val="00DA6967"/>
    <w:rsid w:val="00DC2553"/>
    <w:rsid w:val="00DD7AC5"/>
    <w:rsid w:val="00DE27DA"/>
    <w:rsid w:val="00DE366E"/>
    <w:rsid w:val="00E01D60"/>
    <w:rsid w:val="00E11279"/>
    <w:rsid w:val="00E143F5"/>
    <w:rsid w:val="00E26491"/>
    <w:rsid w:val="00E269A2"/>
    <w:rsid w:val="00E27CFE"/>
    <w:rsid w:val="00E60503"/>
    <w:rsid w:val="00E74132"/>
    <w:rsid w:val="00E829FC"/>
    <w:rsid w:val="00E85877"/>
    <w:rsid w:val="00E977D3"/>
    <w:rsid w:val="00EA2251"/>
    <w:rsid w:val="00EB1548"/>
    <w:rsid w:val="00EB5BCF"/>
    <w:rsid w:val="00ED4062"/>
    <w:rsid w:val="00ED492F"/>
    <w:rsid w:val="00EE0DAC"/>
    <w:rsid w:val="00EE16B8"/>
    <w:rsid w:val="00EE49CA"/>
    <w:rsid w:val="00EF39BF"/>
    <w:rsid w:val="00F020A4"/>
    <w:rsid w:val="00F062E7"/>
    <w:rsid w:val="00F16E57"/>
    <w:rsid w:val="00F268FB"/>
    <w:rsid w:val="00F313E0"/>
    <w:rsid w:val="00F34080"/>
    <w:rsid w:val="00F41AC1"/>
    <w:rsid w:val="00F42AC1"/>
    <w:rsid w:val="00F55DCA"/>
    <w:rsid w:val="00F622E5"/>
    <w:rsid w:val="00F65250"/>
    <w:rsid w:val="00F65EBB"/>
    <w:rsid w:val="00F7734B"/>
    <w:rsid w:val="00FA0184"/>
    <w:rsid w:val="00FA078B"/>
    <w:rsid w:val="00FB1D42"/>
    <w:rsid w:val="00FC6B6E"/>
    <w:rsid w:val="00FD4BC6"/>
    <w:rsid w:val="00FD5AC4"/>
    <w:rsid w:val="00FE060A"/>
    <w:rsid w:val="00FE1AB5"/>
    <w:rsid w:val="00FE214F"/>
    <w:rsid w:val="00FE34B3"/>
    <w:rsid w:val="00FE41AE"/>
    <w:rsid w:val="00FF7AF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Calibri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B5BCF"/>
    <w:rPr>
      <w:rFonts w:eastAsia="Times New Roman"/>
      <w:sz w:val="24"/>
      <w:szCs w:val="24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FontStyle253">
    <w:name w:val="Font Style253"/>
    <w:basedOn w:val="DefaultParagraphFont"/>
    <w:uiPriority w:val="99"/>
    <w:rsid w:val="00EB5BCF"/>
    <w:rPr>
      <w:rFonts w:ascii="Microsoft Sans Serif" w:hAnsi="Microsoft Sans Serif" w:cs="Microsoft Sans Serif"/>
      <w:sz w:val="18"/>
      <w:szCs w:val="18"/>
    </w:rPr>
  </w:style>
  <w:style w:type="paragraph" w:styleId="BalloonText">
    <w:name w:val="Balloon Text"/>
    <w:basedOn w:val="Normal"/>
    <w:link w:val="BalloonTextChar"/>
    <w:uiPriority w:val="99"/>
    <w:semiHidden/>
    <w:rsid w:val="00EB5BCF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EB5BCF"/>
    <w:rPr>
      <w:rFonts w:ascii="Tahoma" w:hAnsi="Tahoma" w:cs="Tahoma"/>
      <w:sz w:val="16"/>
      <w:szCs w:val="16"/>
      <w:lang w:eastAsia="ru-RU"/>
    </w:rPr>
  </w:style>
  <w:style w:type="paragraph" w:styleId="ListParagraph">
    <w:name w:val="List Paragraph"/>
    <w:basedOn w:val="Normal"/>
    <w:uiPriority w:val="99"/>
    <w:qFormat/>
    <w:rsid w:val="00810B27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image" Target="media/image6.emf"/><Relationship Id="rId18" Type="http://schemas.openxmlformats.org/officeDocument/2006/relationships/image" Target="media/image9.wmf"/><Relationship Id="rId26" Type="http://schemas.openxmlformats.org/officeDocument/2006/relationships/image" Target="media/image13.emf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package" Target="embeddings/______Microsoft_Office_PowerPoint77.sldx"/><Relationship Id="rId34" Type="http://schemas.openxmlformats.org/officeDocument/2006/relationships/image" Target="media/image17.emf"/><Relationship Id="rId7" Type="http://schemas.openxmlformats.org/officeDocument/2006/relationships/package" Target="embeddings/______Microsoft_Office_PowerPoint11.sldx"/><Relationship Id="rId12" Type="http://schemas.openxmlformats.org/officeDocument/2006/relationships/package" Target="embeddings/______Microsoft_Office_PowerPoint33.sldx"/><Relationship Id="rId17" Type="http://schemas.openxmlformats.org/officeDocument/2006/relationships/image" Target="media/image8.png"/><Relationship Id="rId25" Type="http://schemas.openxmlformats.org/officeDocument/2006/relationships/package" Target="embeddings/______Microsoft_Office_PowerPoint99.sldx"/><Relationship Id="rId33" Type="http://schemas.openxmlformats.org/officeDocument/2006/relationships/package" Target="embeddings/______Microsoft_Office_PowerPoint1313.sldx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package" Target="embeddings/______Microsoft_Office_PowerPoint55.sldx"/><Relationship Id="rId20" Type="http://schemas.openxmlformats.org/officeDocument/2006/relationships/image" Target="media/image10.emf"/><Relationship Id="rId29" Type="http://schemas.openxmlformats.org/officeDocument/2006/relationships/package" Target="embeddings/______Microsoft_Office_PowerPoint1111.sldx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5.emf"/><Relationship Id="rId24" Type="http://schemas.openxmlformats.org/officeDocument/2006/relationships/image" Target="media/image12.emf"/><Relationship Id="rId32" Type="http://schemas.openxmlformats.org/officeDocument/2006/relationships/image" Target="media/image16.emf"/><Relationship Id="rId37" Type="http://schemas.openxmlformats.org/officeDocument/2006/relationships/package" Target="embeddings/_________Microsoft_Office_Word1515.docx"/><Relationship Id="rId5" Type="http://schemas.openxmlformats.org/officeDocument/2006/relationships/image" Target="media/image1.png"/><Relationship Id="rId15" Type="http://schemas.openxmlformats.org/officeDocument/2006/relationships/image" Target="media/image7.emf"/><Relationship Id="rId23" Type="http://schemas.openxmlformats.org/officeDocument/2006/relationships/package" Target="embeddings/______Microsoft_Office_PowerPoint88.sldx"/><Relationship Id="rId28" Type="http://schemas.openxmlformats.org/officeDocument/2006/relationships/image" Target="media/image14.emf"/><Relationship Id="rId36" Type="http://schemas.openxmlformats.org/officeDocument/2006/relationships/image" Target="media/image18.emf"/><Relationship Id="rId10" Type="http://schemas.openxmlformats.org/officeDocument/2006/relationships/image" Target="media/image4.png"/><Relationship Id="rId19" Type="http://schemas.openxmlformats.org/officeDocument/2006/relationships/package" Target="embeddings/______Microsoft_Office_PowerPoint66.sldx"/><Relationship Id="rId31" Type="http://schemas.openxmlformats.org/officeDocument/2006/relationships/package" Target="embeddings/______Microsoft_Office_PowerPoint1212.sldx"/><Relationship Id="rId4" Type="http://schemas.openxmlformats.org/officeDocument/2006/relationships/webSettings" Target="webSettings.xml"/><Relationship Id="rId9" Type="http://schemas.openxmlformats.org/officeDocument/2006/relationships/package" Target="embeddings/______Microsoft_Office_PowerPoint22.sldx"/><Relationship Id="rId14" Type="http://schemas.openxmlformats.org/officeDocument/2006/relationships/package" Target="embeddings/______Microsoft_Office_PowerPoint44.sldx"/><Relationship Id="rId22" Type="http://schemas.openxmlformats.org/officeDocument/2006/relationships/image" Target="media/image11.emf"/><Relationship Id="rId27" Type="http://schemas.openxmlformats.org/officeDocument/2006/relationships/package" Target="embeddings/______Microsoft_Office_PowerPoint1010.sldx"/><Relationship Id="rId30" Type="http://schemas.openxmlformats.org/officeDocument/2006/relationships/image" Target="media/image15.emf"/><Relationship Id="rId35" Type="http://schemas.openxmlformats.org/officeDocument/2006/relationships/package" Target="embeddings/______Microsoft_Office_PowerPoint1414.sldx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331</TotalTime>
  <Pages>12</Pages>
  <Words>1744</Words>
  <Characters>9942</Characters>
  <Application>Microsoft Office Outlook</Application>
  <DocSecurity>0</DocSecurity>
  <Lines>0</Lines>
  <Paragraphs>0</Paragraphs>
  <ScaleCrop>false</ScaleCrop>
  <Company>SPecialiST RePack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</dc:creator>
  <cp:keywords/>
  <dc:description/>
  <cp:lastModifiedBy>1</cp:lastModifiedBy>
  <cp:revision>21</cp:revision>
  <dcterms:created xsi:type="dcterms:W3CDTF">2015-10-04T10:54:00Z</dcterms:created>
  <dcterms:modified xsi:type="dcterms:W3CDTF">2019-03-02T15:16:00Z</dcterms:modified>
</cp:coreProperties>
</file>