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1C85" w:rsidRPr="00713466" w:rsidRDefault="007A1C85" w:rsidP="00843AA0">
      <w:pPr>
        <w:rPr>
          <w:rFonts w:ascii="Arial" w:hAnsi="Arial" w:cs="Arial"/>
          <w:color w:val="E36C0A"/>
          <w:sz w:val="24"/>
          <w:szCs w:val="24"/>
        </w:rPr>
      </w:pPr>
      <w:r w:rsidRPr="00713466">
        <w:rPr>
          <w:rFonts w:ascii="Arial" w:hAnsi="Arial" w:cs="Arial"/>
          <w:color w:val="E36C0A"/>
          <w:sz w:val="24"/>
          <w:szCs w:val="24"/>
        </w:rPr>
        <w:t xml:space="preserve">    «Значение музыкального воспитания в развитии детей с ОВЗ  и инвалидов»</w:t>
      </w:r>
    </w:p>
    <w:p w:rsidR="007A1C85" w:rsidRPr="00713466" w:rsidRDefault="007A1C85" w:rsidP="00242570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Дошкольное детство играет решающую роль в становлении личности, определяя ход ее развития на последующих этапах жизненного пути человека. Музыка и детская музыкальная деятельность есть средство и условие вхождения ребёнка в мир социальных отношений. В настоящее время увеличивается процент детей дошкольного возраста с ограниченными возможностями здоровья, что проявляется в снижении мышечного тонуса, несовершенстве общей и мелкой моторики, нескоординированности движений, несформированностью в работе голосообразующей системы.</w:t>
      </w:r>
    </w:p>
    <w:p w:rsidR="007A1C85" w:rsidRPr="00713466" w:rsidRDefault="007A1C85" w:rsidP="00242570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 xml:space="preserve">Основная проблема развития детей с ОВЗ -это трудности в освоении ими окружающего мира. Отсюда - возникновение эмоциональных проблем у таких детей: страх, плаксивость, тревожность, замкнутость, неуверенность. Но ребенок с патологией в здоровье, как и здоровый ребенок, имеет свои потенциальные возможности развития. Важно помочь каждому, кто имеет особенности в развитии, научиться жить в современном обществе и найти свое место.  Музыка является уникальным средством формирования важнейших сторон психической жизни - эмоциональной сферы, образного мышления, художественных и творческих способностей.  В качестве основной задачи в музыкальной деятельности является необходимость оздоровления детей, причем не, только с точки зрения физиологии, но и с позиций музыкально-эстетической направленности, позволяющих влиять на морально- психологическое состояние ребенка. </w:t>
      </w:r>
    </w:p>
    <w:p w:rsidR="007A1C85" w:rsidRPr="00713466" w:rsidRDefault="007A1C85" w:rsidP="000F5652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Исходя из особенностей детей, работа должна быть направлена на решение как общих, так и коррекционных задач по музыкальному воспитанию, к которым относятся следующие:</w:t>
      </w:r>
    </w:p>
    <w:p w:rsidR="007A1C85" w:rsidRPr="00713466" w:rsidRDefault="007A1C85" w:rsidP="000F5652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1. Оздоровление психики: воспитание уверенности в своих силах, выдержки, волевых черт характера. Помочь каждому ребенку почувствовать свой успех, самореализоваться в каком - либо виде музыкальной деятельности, развиваться более гармонично.</w:t>
      </w:r>
    </w:p>
    <w:p w:rsidR="007A1C85" w:rsidRPr="00713466" w:rsidRDefault="007A1C85" w:rsidP="009C6B8D">
      <w:pPr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2.Нормализация психических процессов и свойств: памяти, внимания, мышления, регуляции процессов возбуждения и торможения.</w:t>
      </w:r>
    </w:p>
    <w:p w:rsidR="007A1C85" w:rsidRPr="00713466" w:rsidRDefault="007A1C85" w:rsidP="009C6B8D">
      <w:pPr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3.Укрепление, тренировка  двигательного аппарата: развитие равновесия, свободы движений, снятия излишнего мышечного напряжения, улучшение ориентировки в пространстве, координации движений.</w:t>
      </w:r>
    </w:p>
    <w:p w:rsidR="007A1C85" w:rsidRPr="00713466" w:rsidRDefault="007A1C85" w:rsidP="009C6B8D">
      <w:pPr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4. Развитие дыхания и артикуляционного аппарата, развитие мелкой моторики и мозговой деятельности.</w:t>
      </w:r>
    </w:p>
    <w:p w:rsidR="007A1C85" w:rsidRPr="00713466" w:rsidRDefault="007A1C85" w:rsidP="009C6B8D">
      <w:pPr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5.  Обогащение эмоциональной сферы, расширение кругозора, формирование коммуникативных качеств.</w:t>
      </w:r>
    </w:p>
    <w:p w:rsidR="007A1C85" w:rsidRPr="00713466" w:rsidRDefault="007A1C85" w:rsidP="00843AA0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 xml:space="preserve">Музыкальное занятие - основная форма организации музыкального воспитания, обучения и коррекции отклонений в развитии детей с проблемами средствами музыкального искусства. Оно основывается на программных требованиях, составленных с учетом клинико-психологических, возрастных особенностей таких детей. Проведение музыкального занятия строится по определённой схеме: Слушание и подпевание; музыкально-игровой показ; </w: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left:0;text-align:left;margin-left:336.75pt;margin-top:73.7pt;width:121.2pt;height:152.15pt;z-index:-251661824;visibility:visible;mso-position-horizontal-relative:text;mso-position-vertical-relative:text" wrapcoords="-133 0 -133 21494 21600 21494 21600 0 -133 0">
            <v:imagedata r:id="rId4" o:title=""/>
            <w10:wrap type="tight"/>
          </v:shape>
        </w:pict>
      </w:r>
      <w:r w:rsidRPr="00713466">
        <w:rPr>
          <w:rFonts w:ascii="Arial" w:hAnsi="Arial" w:cs="Arial"/>
          <w:sz w:val="24"/>
          <w:szCs w:val="24"/>
        </w:rPr>
        <w:t>забавная гимнастика: пестушки, потешки, песенки,  игры, пляски.</w:t>
      </w:r>
    </w:p>
    <w:p w:rsidR="007A1C85" w:rsidRPr="00713466" w:rsidRDefault="007A1C85" w:rsidP="00843AA0">
      <w:pPr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pict>
          <v:shape id="Рисунок 2" o:spid="_x0000_s1027" type="#_x0000_t75" style="position:absolute;left:0;text-align:left;margin-left:-5.6pt;margin-top:55.9pt;width:118.85pt;height:158.5pt;z-index:251655680;visibility:visible">
            <v:imagedata r:id="rId5" o:title=""/>
            <w10:wrap type="square"/>
          </v:shape>
        </w:pict>
      </w:r>
      <w:r w:rsidRPr="00713466">
        <w:rPr>
          <w:rFonts w:ascii="Arial" w:hAnsi="Arial" w:cs="Arial"/>
          <w:sz w:val="24"/>
          <w:szCs w:val="24"/>
        </w:rPr>
        <w:t>Слушание музыки оказывает действенную помощь в решении эстетических и коррекционных задач, она обогащает эмоциональную сферу детей, расширяет их кругозор, влияет на развитие речи и формирование личности. Согласно последним исследованиям, классическая музыка благотворно влияет на физические процессы организма, способствует развитию памяти, внимания, воображения, развивает духовные и душевные качества личности. Она обладает высокой степенью воздействия на эмоциональную сферу ребенка. Это происходит в силу влияния музыки на центральную нервную систему.</w:t>
      </w:r>
    </w:p>
    <w:p w:rsidR="007A1C85" w:rsidRPr="00713466" w:rsidRDefault="007A1C85" w:rsidP="0062362F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Важным направлением в коррекционной работе является пение. В процессе обучения пению, с одной стороны, формируется вокальная, исполнительская культура, которая является составной частью музыкальной и художественной культуры, с другой - осуществляется коррекция имеющихся вторичных отклонений в развитии ребенка с проблемами.</w:t>
      </w:r>
      <w:r w:rsidRPr="00713466">
        <w:rPr>
          <w:rFonts w:ascii="Arial" w:hAnsi="Arial" w:cs="Arial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7A1C85" w:rsidRPr="00713466" w:rsidRDefault="007A1C85" w:rsidP="006340C9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 xml:space="preserve">Пение развивает у детей вокальный слух, умение различать высоту звуков, их длительность, ритм, ладовое чувство, слушать себя во время пения и слышать других. Процесс хорового пения объединяет детей, создает условия для эмоционального позитивного общения, воспитывает культуру поведения, развивает коммуникативные и креативные способности. В условиях совместного пения хорошо себя чувствуют и неуверенные в себе дети.  Подвижных детей пение делает более уравновешенными. Занятия хоровой деятельностью воспитывает культуру общения, поведения, коллективизма, т.е. создает условия и для формирования нравственных качеств личности ребенка. Пение развивает коммуникативные способности ребенка, оказывает положительное воздействие на его психофизическое состояние, освобождая его от внутреннего напряжения. </w:t>
      </w:r>
    </w:p>
    <w:p w:rsidR="007A1C85" w:rsidRPr="00713466" w:rsidRDefault="007A1C85" w:rsidP="0062362F">
      <w:pPr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pict>
          <v:shape id="Рисунок 3" o:spid="_x0000_s1028" type="#_x0000_t75" style="position:absolute;left:0;text-align:left;margin-left:162.8pt;margin-top:4.8pt;width:119.5pt;height:159.4pt;z-index:251656704;visibility:visible">
            <v:imagedata r:id="rId6" o:title=""/>
            <w10:wrap type="square"/>
          </v:shape>
        </w:pict>
      </w:r>
      <w:r w:rsidRPr="00713466">
        <w:rPr>
          <w:rFonts w:ascii="Arial" w:hAnsi="Arial" w:cs="Arial"/>
          <w:sz w:val="24"/>
          <w:szCs w:val="24"/>
        </w:rPr>
        <w:t>Учитывая особенности развития и восприятия детей с ОВЗ, нужно подбирать соответственный этому песенный материал, который должен выполнять не только этическую, нравственную и эстетическую функцию, но и способствовать умственному, физическому и творческому развитию, используя при этом игровые моменты для развития и поддержания интереса к музыкальной деятельности. Для этого исполняются песенки-потешки, попевки, народные прибаутки, скороговорки, игры «в имена», «вопрос-ответ», пение с аккомпанементом и без него. Например, песенки-попевки:  «Зайка», «Ладушки», «Петушок», «Сорока», «Две тетери», «Дождик», «Часики», «Птичка», «Во поле береза», «Как у наших у ворот» и другие.</w:t>
      </w:r>
    </w:p>
    <w:p w:rsidR="007A1C85" w:rsidRPr="00713466" w:rsidRDefault="007A1C85" w:rsidP="0062362F">
      <w:pPr>
        <w:ind w:firstLine="708"/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 xml:space="preserve">  Пение способствует развитию психических процессов и свойств личности (внимание, память, мышление, воображение и т.д.). Вокально - логопедические упражнения, формирующие постановку правильного дыхания, дифференциацию твёрдых и мягких согласных, автоматизацию звуков, организация охранительного речевого режима, регуляция эмоционального состояния, развитие моторных систем организма, введение ребёнка в активный организационно-творческий процесс. </w:t>
      </w:r>
    </w:p>
    <w:p w:rsidR="007A1C85" w:rsidRPr="00713466" w:rsidRDefault="007A1C85" w:rsidP="0062362F">
      <w:pPr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pict>
          <v:shape id="Рисунок 4" o:spid="_x0000_s1029" type="#_x0000_t75" style="position:absolute;left:0;text-align:left;margin-left:196.8pt;margin-top:35.35pt;width:135.8pt;height:238.05pt;z-index:-251658752;visibility:visible" wrapcoords="-119 0 -119 21532 21600 21532 21600 0 -119 0">
            <v:imagedata r:id="rId7" o:title=""/>
            <w10:wrap type="tight"/>
          </v:shape>
        </w:pict>
      </w:r>
      <w:r w:rsidRPr="00713466">
        <w:rPr>
          <w:rFonts w:ascii="Arial" w:hAnsi="Arial" w:cs="Arial"/>
          <w:sz w:val="24"/>
          <w:szCs w:val="24"/>
        </w:rPr>
        <w:t>И, наконец, одной из важнейших задач музыкального воспитания детей с ВОЗ, является развитие ритмических движений. В ходе формирования у детей музыкально - ритмических движений интенсивно происходит  коррекция недостатков двигательной сферы. На этих занятиях создаются особые условия для работы над преодолением таких недостатков движений, как плохая координация, недостаточная переключаемость и целенаправленность и пр. Занятия ритмикой способствуют коррекции осанки, развитию координации движений, переключаемости с одного вида движений на другой. В процессе участия в коллективных танцах, играх происходит формирование у них чувства партнерства, складываются особые отношения со сверстниками. Игры, даря детям, радость и возможность проявлять свои эмоции, способствуют развитию у них познавательных интересов и эмоциональной сферы, воспитанию волевых и нравственных качеств личности, снижают психоэмоциональное напряжение.</w:t>
      </w:r>
    </w:p>
    <w:p w:rsidR="007A1C85" w:rsidRPr="00713466" w:rsidRDefault="007A1C85" w:rsidP="008A03C0">
      <w:pPr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pict>
          <v:shape id="Рисунок 5" o:spid="_x0000_s1030" type="#_x0000_t75" style="position:absolute;left:0;text-align:left;margin-left:5.8pt;margin-top:1.95pt;width:132.55pt;height:164.05pt;z-index:251658752;visibility:visible">
            <v:imagedata r:id="rId8" o:title=""/>
            <w10:wrap type="square"/>
          </v:shape>
        </w:pict>
      </w:r>
      <w:r w:rsidRPr="00713466">
        <w:rPr>
          <w:rFonts w:ascii="Arial" w:hAnsi="Arial" w:cs="Arial"/>
          <w:sz w:val="24"/>
          <w:szCs w:val="24"/>
        </w:rPr>
        <w:t>Один из главных моментов в музыкальном воспитании детей с различными нарушениями - индивидуальная работа. В общении с глазу на глаз выполняются различные коррекционные задания. Например, в  игре  «Птичий концерт», «Гуси-гуси»,  «Повтори звуки» - развиваются у детей певческие навыки, которые способствуют развитию коммуникативных навыков. Упражнения подбираются с учётом не только физических, но и психических нарушений каждого ребенка. При выполнении заданий: «Пой и двигайся, как я»</w:t>
      </w:r>
      <w:r w:rsidRPr="00713466">
        <w:rPr>
          <w:rFonts w:ascii="Arial" w:hAnsi="Arial" w:cs="Arial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/>
        </w:rPr>
        <w:t xml:space="preserve">  </w:t>
      </w:r>
      <w:r w:rsidRPr="00713466">
        <w:rPr>
          <w:rFonts w:ascii="Arial" w:hAnsi="Arial" w:cs="Arial"/>
          <w:sz w:val="24"/>
          <w:szCs w:val="24"/>
        </w:rPr>
        <w:t xml:space="preserve">, «Солнышко и дождик»,  «Весёлые ладошки», «Кот и мыши»  у детей развивается  ритмический  слух, ладовое  чувство, формируется положительный эмоциональный настрой. И </w:t>
      </w:r>
      <w:bookmarkStart w:id="0" w:name="_GoBack"/>
      <w:bookmarkEnd w:id="0"/>
      <w:r w:rsidRPr="00713466">
        <w:rPr>
          <w:rFonts w:ascii="Arial" w:hAnsi="Arial" w:cs="Arial"/>
          <w:sz w:val="24"/>
          <w:szCs w:val="24"/>
        </w:rPr>
        <w:t>пускай эти дети выполняют не так чётко и ритмично, но они своим стремлением дарят радость окружающим и близким.</w:t>
      </w:r>
    </w:p>
    <w:p w:rsidR="007A1C85" w:rsidRPr="00713466" w:rsidRDefault="007A1C85" w:rsidP="008A03C0">
      <w:pPr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pict>
          <v:shape id="_x0000_s1031" type="#_x0000_t75" style="position:absolute;left:0;text-align:left;margin-left:270pt;margin-top:174.25pt;width:192.25pt;height:112.1pt;z-index:251660800">
            <v:imagedata r:id="rId9" o:title=""/>
            <w10:wrap type="square"/>
          </v:shape>
        </w:pict>
      </w:r>
      <w:r>
        <w:rPr>
          <w:noProof/>
          <w:lang w:eastAsia="ru-RU"/>
        </w:rPr>
        <w:pict>
          <v:shape id="_x0000_s1032" type="#_x0000_t75" style="position:absolute;left:0;text-align:left;margin-left:-9pt;margin-top:30.25pt;width:260.85pt;height:97.15pt;z-index:251659776">
            <v:imagedata r:id="rId10" o:title=""/>
            <w10:wrap type="square"/>
          </v:shape>
        </w:pict>
      </w:r>
      <w:r w:rsidRPr="00713466">
        <w:rPr>
          <w:rFonts w:ascii="Arial" w:hAnsi="Arial" w:cs="Arial"/>
          <w:sz w:val="24"/>
          <w:szCs w:val="24"/>
        </w:rPr>
        <w:t>Довольно часто у детей с ограниченными возможностями наблюдаются нарушения темпа и ритма на только речи, но и движений, В преодоление этих нарушений большую помощь оказывает игра на музыкальных инструментах. Положительные результаты в обучении этому виду музыкальной деятельности детей с проблемами особенно наблюдаются при использовании методики Карла Орфа, известного немецкого музыканта, педагога. Эта методика предполагает постепенное овладение в игровой форме различными ударными инструментами, начиная с передачи ритма с помощью естественных движений руками (хлопков, шлепков), ногами (шагов, притопов), а затем овладение умением передавать  ритмические композиции музыкального произведения с использованием ударных инструментов.</w:t>
      </w:r>
    </w:p>
    <w:p w:rsidR="007A1C85" w:rsidRPr="00713466" w:rsidRDefault="007A1C85" w:rsidP="008A03C0">
      <w:pPr>
        <w:rPr>
          <w:rFonts w:ascii="Arial" w:hAnsi="Arial" w:cs="Arial"/>
          <w:sz w:val="24"/>
          <w:szCs w:val="24"/>
        </w:rPr>
      </w:pPr>
      <w:r w:rsidRPr="00713466">
        <w:rPr>
          <w:rFonts w:ascii="Arial" w:hAnsi="Arial" w:cs="Arial"/>
          <w:sz w:val="24"/>
          <w:szCs w:val="24"/>
        </w:rPr>
        <w:t>Таким образом, исходя из всего выше перечисленного, можно сделать вывод, что музыкальное занятие является эффективным и действенным средством в организации коррекционной работы с детьми с ОВЗ и инвалидов, способствующим развитию положительного психоэмоционального состояния, повышающим интерес к окружающему миру, позволяющим ощущать ребенку себя успешно и комфортно.</w:t>
      </w:r>
    </w:p>
    <w:p w:rsidR="007A1C85" w:rsidRPr="00713466" w:rsidRDefault="007A1C85" w:rsidP="008A03C0">
      <w:pPr>
        <w:rPr>
          <w:rFonts w:ascii="Arial" w:hAnsi="Arial" w:cs="Arial"/>
          <w:sz w:val="24"/>
          <w:szCs w:val="24"/>
        </w:rPr>
      </w:pPr>
    </w:p>
    <w:p w:rsidR="007A1C85" w:rsidRPr="00713466" w:rsidRDefault="007A1C85" w:rsidP="008A03C0">
      <w:pPr>
        <w:rPr>
          <w:rFonts w:ascii="Arial" w:hAnsi="Arial" w:cs="Arial"/>
          <w:sz w:val="24"/>
          <w:szCs w:val="24"/>
        </w:rPr>
      </w:pPr>
    </w:p>
    <w:p w:rsidR="007A1C85" w:rsidRPr="00713466" w:rsidRDefault="007A1C85" w:rsidP="008A03C0">
      <w:pPr>
        <w:rPr>
          <w:rFonts w:ascii="Arial" w:hAnsi="Arial" w:cs="Arial"/>
          <w:sz w:val="28"/>
          <w:szCs w:val="28"/>
        </w:rPr>
      </w:pPr>
    </w:p>
    <w:p w:rsidR="007A1C85" w:rsidRPr="00713466" w:rsidRDefault="007A1C85" w:rsidP="009C6B8D">
      <w:pPr>
        <w:ind w:firstLine="708"/>
        <w:rPr>
          <w:rFonts w:ascii="Arial" w:hAnsi="Arial" w:cs="Arial"/>
          <w:sz w:val="28"/>
          <w:szCs w:val="28"/>
        </w:rPr>
      </w:pPr>
    </w:p>
    <w:p w:rsidR="007A1C85" w:rsidRPr="00713466" w:rsidRDefault="007A1C85" w:rsidP="009C6B8D">
      <w:pPr>
        <w:rPr>
          <w:rFonts w:ascii="Arial" w:hAnsi="Arial" w:cs="Arial"/>
          <w:sz w:val="28"/>
          <w:szCs w:val="28"/>
        </w:rPr>
      </w:pPr>
    </w:p>
    <w:sectPr w:rsidR="007A1C85" w:rsidRPr="00713466" w:rsidSect="00FF23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92EB3"/>
    <w:rsid w:val="000F5652"/>
    <w:rsid w:val="00242570"/>
    <w:rsid w:val="00380F30"/>
    <w:rsid w:val="005C7430"/>
    <w:rsid w:val="0062362F"/>
    <w:rsid w:val="006340C9"/>
    <w:rsid w:val="00713466"/>
    <w:rsid w:val="007A1C85"/>
    <w:rsid w:val="00843AA0"/>
    <w:rsid w:val="008A03C0"/>
    <w:rsid w:val="009C6B8D"/>
    <w:rsid w:val="00B75205"/>
    <w:rsid w:val="00C40D57"/>
    <w:rsid w:val="00E92EB3"/>
    <w:rsid w:val="00EB7219"/>
    <w:rsid w:val="00FF23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23EA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8A03C0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8A03C0"/>
    <w:rPr>
      <w:rFonts w:ascii="Cambria" w:hAnsi="Cambria" w:cs="Times New Roman"/>
      <w:b/>
      <w:bCs/>
      <w:color w:val="365F91"/>
      <w:sz w:val="28"/>
      <w:szCs w:val="28"/>
    </w:rPr>
  </w:style>
  <w:style w:type="paragraph" w:styleId="NoSpacing">
    <w:name w:val="No Spacing"/>
    <w:uiPriority w:val="99"/>
    <w:qFormat/>
    <w:rsid w:val="009C6B8D"/>
    <w:rPr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843A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43A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77</TotalTime>
  <Pages>4</Pages>
  <Words>1264</Words>
  <Characters>7209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*</cp:lastModifiedBy>
  <cp:revision>4</cp:revision>
  <dcterms:created xsi:type="dcterms:W3CDTF">2018-11-12T08:36:00Z</dcterms:created>
  <dcterms:modified xsi:type="dcterms:W3CDTF">2018-11-21T07:37:00Z</dcterms:modified>
</cp:coreProperties>
</file>